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C40" w:rsidRPr="00E92529" w:rsidRDefault="006E37B6" w:rsidP="0075590E">
      <w:pPr>
        <w:pStyle w:val="1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ДОГОВОР</w:t>
      </w:r>
      <w:r w:rsidR="007A1F5F">
        <w:rPr>
          <w:rFonts w:ascii="Times New Roman" w:hAnsi="Times New Roman" w:cs="Times New Roman"/>
          <w:sz w:val="20"/>
          <w:szCs w:val="20"/>
        </w:rPr>
        <w:t xml:space="preserve"> № </w:t>
      </w:r>
      <w:r w:rsidR="003345DA" w:rsidRPr="00805F53">
        <w:rPr>
          <w:rFonts w:ascii="Times New Roman" w:hAnsi="Times New Roman" w:cs="Times New Roman"/>
          <w:sz w:val="20"/>
          <w:szCs w:val="20"/>
        </w:rPr>
        <w:t xml:space="preserve"> </w:t>
      </w:r>
      <w:r w:rsidR="004130B2">
        <w:rPr>
          <w:rFonts w:ascii="Times New Roman" w:hAnsi="Times New Roman" w:cs="Times New Roman"/>
          <w:sz w:val="20"/>
          <w:szCs w:val="20"/>
        </w:rPr>
        <w:t xml:space="preserve">ХХХ </w:t>
      </w:r>
      <w:r w:rsidR="00805F53">
        <w:rPr>
          <w:rFonts w:ascii="Times New Roman" w:hAnsi="Times New Roman" w:cs="Times New Roman"/>
          <w:sz w:val="20"/>
          <w:szCs w:val="20"/>
        </w:rPr>
        <w:t>от</w:t>
      </w:r>
      <w:r w:rsidR="004F1C40" w:rsidRPr="00E92529">
        <w:rPr>
          <w:rFonts w:ascii="Times New Roman" w:hAnsi="Times New Roman" w:cs="Times New Roman"/>
          <w:sz w:val="20"/>
          <w:szCs w:val="20"/>
        </w:rPr>
        <w:t xml:space="preserve"> </w:t>
      </w:r>
      <w:r w:rsidR="004130B2">
        <w:rPr>
          <w:rFonts w:ascii="Times New Roman" w:hAnsi="Times New Roman" w:cs="Times New Roman"/>
          <w:sz w:val="20"/>
          <w:szCs w:val="20"/>
        </w:rPr>
        <w:t>ХХХ</w:t>
      </w:r>
      <w:r w:rsidR="00AF2EF2" w:rsidRPr="00E92529">
        <w:rPr>
          <w:rFonts w:ascii="Times New Roman" w:hAnsi="Times New Roman" w:cs="Times New Roman"/>
          <w:sz w:val="20"/>
          <w:szCs w:val="20"/>
        </w:rPr>
        <w:fldChar w:fldCharType="begin"/>
      </w:r>
      <w:r w:rsidR="004F1C40" w:rsidRPr="00E92529">
        <w:rPr>
          <w:rFonts w:ascii="Times New Roman" w:hAnsi="Times New Roman" w:cs="Times New Roman"/>
          <w:sz w:val="20"/>
          <w:szCs w:val="20"/>
        </w:rPr>
        <w:instrText xml:space="preserve"> DOCVARIABLE "DocNumber" \* MERGEFORMAT </w:instrText>
      </w:r>
      <w:r w:rsidR="00AF2EF2" w:rsidRPr="00E92529">
        <w:rPr>
          <w:rFonts w:ascii="Times New Roman" w:hAnsi="Times New Roman" w:cs="Times New Roman"/>
          <w:sz w:val="20"/>
          <w:szCs w:val="20"/>
        </w:rPr>
        <w:fldChar w:fldCharType="end"/>
      </w:r>
    </w:p>
    <w:p w:rsidR="004F1C40" w:rsidRDefault="002A76B3" w:rsidP="008321B1">
      <w:pPr>
        <w:pStyle w:val="22"/>
        <w:tabs>
          <w:tab w:val="left" w:leader="underscore" w:pos="5040"/>
          <w:tab w:val="left" w:leader="underscore" w:pos="10206"/>
        </w:tabs>
        <w:spacing w:after="240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г.</w:t>
      </w:r>
      <w:r w:rsidR="003345DA" w:rsidRPr="003345DA">
        <w:rPr>
          <w:sz w:val="20"/>
          <w:szCs w:val="20"/>
        </w:rPr>
        <w:t xml:space="preserve"> </w:t>
      </w:r>
      <w:r w:rsidR="004130B2">
        <w:rPr>
          <w:sz w:val="20"/>
          <w:szCs w:val="20"/>
        </w:rPr>
        <w:t>ХХХ</w:t>
      </w:r>
    </w:p>
    <w:p w:rsidR="003345DA" w:rsidRDefault="00293773" w:rsidP="0075590E">
      <w:pPr>
        <w:pStyle w:val="af2"/>
        <w:jc w:val="both"/>
        <w:rPr>
          <w:sz w:val="20"/>
        </w:rPr>
      </w:pPr>
      <w:r>
        <w:rPr>
          <w:sz w:val="20"/>
        </w:rPr>
        <w:t>_____________________________________________________________</w:t>
      </w:r>
      <w:r w:rsidR="003345DA">
        <w:rPr>
          <w:sz w:val="20"/>
        </w:rPr>
        <w:t>, именуемое в дальнейшем Исполнитель</w:t>
      </w:r>
      <w:r w:rsidR="003345DA" w:rsidRPr="00037176">
        <w:rPr>
          <w:sz w:val="20"/>
        </w:rPr>
        <w:t xml:space="preserve">, в лице </w:t>
      </w:r>
      <w:bookmarkStart w:id="0" w:name="ДолжностьПредставит"/>
      <w:r w:rsidR="003345DA">
        <w:rPr>
          <w:sz w:val="20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3345DA">
        <w:rPr>
          <w:sz w:val="20"/>
        </w:rPr>
        <w:instrText xml:space="preserve"> FORMTEXT </w:instrText>
      </w:r>
      <w:r w:rsidR="003345DA">
        <w:rPr>
          <w:sz w:val="20"/>
        </w:rPr>
      </w:r>
      <w:r w:rsidR="003345DA">
        <w:rPr>
          <w:sz w:val="20"/>
        </w:rPr>
        <w:fldChar w:fldCharType="separate"/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3345DA">
        <w:rPr>
          <w:sz w:val="20"/>
        </w:rPr>
        <w:fldChar w:fldCharType="end"/>
      </w:r>
      <w:bookmarkEnd w:id="0"/>
      <w:r w:rsidR="003345DA">
        <w:rPr>
          <w:sz w:val="20"/>
        </w:rPr>
        <w:t xml:space="preserve"> </w:t>
      </w:r>
      <w:bookmarkStart w:id="1" w:name="ПодписываетОтБитРод"/>
      <w:r w:rsidR="003345DA">
        <w:rPr>
          <w:sz w:val="20"/>
        </w:rPr>
        <w:fldChar w:fldCharType="begin">
          <w:ffData>
            <w:name w:val="ПодписываетОтБитРод"/>
            <w:enabled/>
            <w:calcOnExit w:val="0"/>
            <w:textInput>
              <w:default w:val="Подписывает от БИТ в род. падеже"/>
            </w:textInput>
          </w:ffData>
        </w:fldChar>
      </w:r>
      <w:r w:rsidR="003345DA">
        <w:rPr>
          <w:sz w:val="20"/>
        </w:rPr>
        <w:instrText xml:space="preserve"> FORMTEXT </w:instrText>
      </w:r>
      <w:r w:rsidR="003345DA">
        <w:rPr>
          <w:sz w:val="20"/>
        </w:rPr>
      </w:r>
      <w:r w:rsidR="003345DA">
        <w:rPr>
          <w:sz w:val="20"/>
        </w:rPr>
        <w:fldChar w:fldCharType="separate"/>
      </w:r>
      <w:r w:rsidR="00493F49">
        <w:rPr>
          <w:sz w:val="20"/>
        </w:rPr>
        <w:t>____________________</w:t>
      </w:r>
      <w:r w:rsidR="003345DA">
        <w:rPr>
          <w:sz w:val="20"/>
        </w:rPr>
        <w:fldChar w:fldCharType="end"/>
      </w:r>
      <w:bookmarkEnd w:id="1"/>
      <w:r w:rsidR="003345DA" w:rsidRPr="00A72AD6">
        <w:rPr>
          <w:sz w:val="20"/>
        </w:rPr>
        <w:t xml:space="preserve">, действующего на основании </w:t>
      </w:r>
      <w:bookmarkStart w:id="2" w:name="ОснованиеПредставит"/>
      <w:r w:rsidR="003345DA">
        <w:rPr>
          <w:sz w:val="20"/>
        </w:rPr>
        <w:fldChar w:fldCharType="begin">
          <w:ffData>
            <w:name w:val="ОснованиеПредставит"/>
            <w:enabled/>
            <w:calcOnExit w:val="0"/>
            <w:textInput>
              <w:default w:val="Основание представителя юрлица БИТ в род. Падеже"/>
            </w:textInput>
          </w:ffData>
        </w:fldChar>
      </w:r>
      <w:r w:rsidR="003345DA">
        <w:rPr>
          <w:sz w:val="20"/>
        </w:rPr>
        <w:instrText xml:space="preserve"> FORMTEXT </w:instrText>
      </w:r>
      <w:r w:rsidR="003345DA">
        <w:rPr>
          <w:sz w:val="20"/>
        </w:rPr>
      </w:r>
      <w:r w:rsidR="003345DA">
        <w:rPr>
          <w:sz w:val="20"/>
        </w:rPr>
        <w:fldChar w:fldCharType="separate"/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493F49">
        <w:rPr>
          <w:sz w:val="20"/>
        </w:rPr>
        <w:t> </w:t>
      </w:r>
      <w:r w:rsidR="003345DA">
        <w:rPr>
          <w:sz w:val="20"/>
        </w:rPr>
        <w:fldChar w:fldCharType="end"/>
      </w:r>
      <w:bookmarkEnd w:id="2"/>
      <w:r w:rsidR="003345DA" w:rsidRPr="00037176">
        <w:rPr>
          <w:sz w:val="20"/>
        </w:rPr>
        <w:t xml:space="preserve">, с одной стороны, и </w:t>
      </w:r>
      <w:r w:rsidR="003345DA">
        <w:rPr>
          <w:sz w:val="20"/>
        </w:rPr>
        <w:fldChar w:fldCharType="begin">
          <w:ffData>
            <w:name w:val="Контрагент"/>
            <w:enabled/>
            <w:calcOnExit w:val="0"/>
            <w:textInput>
              <w:default w:val="Наименование контрагента"/>
            </w:textInput>
          </w:ffData>
        </w:fldChar>
      </w:r>
      <w:bookmarkStart w:id="3" w:name="Контрагент"/>
      <w:r w:rsidR="003345DA">
        <w:rPr>
          <w:sz w:val="20"/>
        </w:rPr>
        <w:instrText xml:space="preserve"> FORMTEXT </w:instrText>
      </w:r>
      <w:r w:rsidR="003345DA">
        <w:rPr>
          <w:sz w:val="20"/>
        </w:rPr>
      </w:r>
      <w:r w:rsidR="003345DA">
        <w:rPr>
          <w:sz w:val="20"/>
        </w:rPr>
        <w:fldChar w:fldCharType="separate"/>
      </w:r>
      <w:r w:rsidR="00493F49">
        <w:rPr>
          <w:sz w:val="20"/>
        </w:rPr>
        <w:t>ОБЩЕСТВО С ОГРАНИЧЕННОЙ ОТВЕТСТВЕННОСТЬЮ "МЕДСЕРВИС"</w:t>
      </w:r>
      <w:r w:rsidR="003345DA">
        <w:rPr>
          <w:sz w:val="20"/>
        </w:rPr>
        <w:fldChar w:fldCharType="end"/>
      </w:r>
      <w:bookmarkEnd w:id="3"/>
      <w:r w:rsidR="003345DA">
        <w:rPr>
          <w:sz w:val="20"/>
        </w:rPr>
        <w:t>, именуемое в дальнейшем Заказчик</w:t>
      </w:r>
      <w:r w:rsidR="003345DA" w:rsidRPr="00037176">
        <w:rPr>
          <w:sz w:val="20"/>
        </w:rPr>
        <w:t>, в лице</w:t>
      </w:r>
      <w:r w:rsidR="00985C8F">
        <w:rPr>
          <w:sz w:val="20"/>
        </w:rPr>
        <w:t xml:space="preserve"> </w:t>
      </w:r>
      <w:r w:rsidR="00985C8F">
        <w:rPr>
          <w:sz w:val="20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985C8F">
        <w:rPr>
          <w:sz w:val="20"/>
        </w:rPr>
        <w:instrText xml:space="preserve"> FORMTEXT </w:instrText>
      </w:r>
      <w:r w:rsidR="00985C8F">
        <w:rPr>
          <w:sz w:val="20"/>
        </w:rPr>
      </w:r>
      <w:r w:rsidR="00985C8F">
        <w:rPr>
          <w:sz w:val="20"/>
        </w:rPr>
        <w:fldChar w:fldCharType="separate"/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fldChar w:fldCharType="end"/>
      </w:r>
      <w:r w:rsidR="003345DA" w:rsidRPr="00037176">
        <w:rPr>
          <w:sz w:val="20"/>
        </w:rPr>
        <w:t xml:space="preserve">, действующего на основании </w:t>
      </w:r>
      <w:r w:rsidR="00985C8F">
        <w:rPr>
          <w:sz w:val="20"/>
        </w:rPr>
        <w:fldChar w:fldCharType="begin">
          <w:ffData>
            <w:name w:val="ОснованиеПредставит"/>
            <w:enabled/>
            <w:calcOnExit w:val="0"/>
            <w:textInput>
              <w:default w:val="Основание представителя юрлица БИТ в род. Падеже"/>
            </w:textInput>
          </w:ffData>
        </w:fldChar>
      </w:r>
      <w:r w:rsidR="00985C8F">
        <w:rPr>
          <w:sz w:val="20"/>
        </w:rPr>
        <w:instrText xml:space="preserve"> FORMTEXT </w:instrText>
      </w:r>
      <w:r w:rsidR="00985C8F">
        <w:rPr>
          <w:sz w:val="20"/>
        </w:rPr>
      </w:r>
      <w:r w:rsidR="00985C8F">
        <w:rPr>
          <w:sz w:val="20"/>
        </w:rPr>
        <w:fldChar w:fldCharType="separate"/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t> </w:t>
      </w:r>
      <w:r w:rsidR="00985C8F">
        <w:rPr>
          <w:sz w:val="20"/>
        </w:rPr>
        <w:fldChar w:fldCharType="end"/>
      </w:r>
      <w:bookmarkStart w:id="4" w:name="_GoBack"/>
      <w:bookmarkEnd w:id="4"/>
      <w:r w:rsidR="003345DA" w:rsidRPr="00037176">
        <w:rPr>
          <w:sz w:val="20"/>
        </w:rPr>
        <w:t xml:space="preserve">, с другой стороны, </w:t>
      </w:r>
      <w:r w:rsidR="00CF0220">
        <w:rPr>
          <w:sz w:val="20"/>
        </w:rPr>
        <w:t xml:space="preserve">совместно именуемые в дальнейшем Стороны, </w:t>
      </w:r>
      <w:r w:rsidR="003345DA" w:rsidRPr="00037176">
        <w:rPr>
          <w:sz w:val="20"/>
        </w:rPr>
        <w:t xml:space="preserve">заключили настоящий </w:t>
      </w:r>
      <w:r w:rsidR="006E37B6">
        <w:rPr>
          <w:sz w:val="20"/>
        </w:rPr>
        <w:t>Договор</w:t>
      </w:r>
      <w:r w:rsidR="003345DA" w:rsidRPr="00037176">
        <w:rPr>
          <w:sz w:val="20"/>
        </w:rPr>
        <w:t xml:space="preserve"> </w:t>
      </w:r>
      <w:r w:rsidR="003345DA">
        <w:rPr>
          <w:sz w:val="20"/>
        </w:rPr>
        <w:t xml:space="preserve">(далее – </w:t>
      </w:r>
      <w:r w:rsidR="006E37B6">
        <w:rPr>
          <w:sz w:val="20"/>
        </w:rPr>
        <w:t>Договор</w:t>
      </w:r>
      <w:r w:rsidR="003345DA">
        <w:rPr>
          <w:sz w:val="20"/>
        </w:rPr>
        <w:t xml:space="preserve">) </w:t>
      </w:r>
      <w:r w:rsidR="003345DA" w:rsidRPr="00037176">
        <w:rPr>
          <w:sz w:val="20"/>
        </w:rPr>
        <w:t>о нижеследующем:</w:t>
      </w:r>
    </w:p>
    <w:p w:rsidR="004F1C40" w:rsidRPr="00E92529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E92529">
        <w:rPr>
          <w:rFonts w:ascii="Times New Roman" w:hAnsi="Times New Roman" w:cs="Times New Roman"/>
          <w:sz w:val="20"/>
          <w:szCs w:val="20"/>
        </w:rPr>
        <w:t xml:space="preserve">Предмет </w:t>
      </w:r>
      <w:r w:rsidR="006E37B6">
        <w:rPr>
          <w:rFonts w:ascii="Times New Roman" w:hAnsi="Times New Roman" w:cs="Times New Roman"/>
          <w:sz w:val="20"/>
          <w:szCs w:val="20"/>
        </w:rPr>
        <w:t>Договор</w:t>
      </w:r>
      <w:r w:rsidRPr="00E92529">
        <w:rPr>
          <w:rFonts w:ascii="Times New Roman" w:hAnsi="Times New Roman" w:cs="Times New Roman"/>
          <w:sz w:val="20"/>
          <w:szCs w:val="20"/>
        </w:rPr>
        <w:t>а</w:t>
      </w:r>
    </w:p>
    <w:p w:rsidR="004F1C40" w:rsidRDefault="004F1C40" w:rsidP="0075590E">
      <w:pPr>
        <w:pStyle w:val="a0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r w:rsidRPr="00676251">
        <w:rPr>
          <w:sz w:val="20"/>
          <w:szCs w:val="20"/>
        </w:rPr>
        <w:t>Предм</w:t>
      </w:r>
      <w:r w:rsidR="00B871D6" w:rsidRPr="00676251">
        <w:rPr>
          <w:sz w:val="20"/>
          <w:szCs w:val="20"/>
        </w:rPr>
        <w:t xml:space="preserve">етом </w:t>
      </w:r>
      <w:r w:rsidR="006E37B6">
        <w:rPr>
          <w:sz w:val="20"/>
          <w:szCs w:val="20"/>
        </w:rPr>
        <w:t>Договор</w:t>
      </w:r>
      <w:r w:rsidR="00B871D6" w:rsidRPr="00676251">
        <w:rPr>
          <w:sz w:val="20"/>
          <w:szCs w:val="20"/>
        </w:rPr>
        <w:t xml:space="preserve">а является оказание </w:t>
      </w:r>
      <w:r w:rsidRPr="00676251">
        <w:rPr>
          <w:sz w:val="20"/>
          <w:szCs w:val="20"/>
        </w:rPr>
        <w:t xml:space="preserve">услуг </w:t>
      </w:r>
      <w:r w:rsidR="00B871D6" w:rsidRPr="00676251">
        <w:rPr>
          <w:sz w:val="20"/>
          <w:szCs w:val="20"/>
        </w:rPr>
        <w:t xml:space="preserve">Исполнителем </w:t>
      </w:r>
      <w:r w:rsidRPr="00676251">
        <w:rPr>
          <w:sz w:val="20"/>
          <w:szCs w:val="20"/>
        </w:rPr>
        <w:t xml:space="preserve">по </w:t>
      </w:r>
      <w:r w:rsidR="0096094B" w:rsidRPr="00676251">
        <w:rPr>
          <w:sz w:val="20"/>
          <w:szCs w:val="20"/>
        </w:rPr>
        <w:t xml:space="preserve">сопровождению, адаптации и модификации </w:t>
      </w:r>
      <w:r w:rsidR="004D0903" w:rsidRPr="00635B48">
        <w:rPr>
          <w:sz w:val="20"/>
          <w:szCs w:val="20"/>
        </w:rPr>
        <w:t xml:space="preserve">программных продуктов </w:t>
      </w:r>
      <w:r w:rsidR="0096094B" w:rsidRPr="00635B48">
        <w:rPr>
          <w:sz w:val="20"/>
          <w:szCs w:val="20"/>
        </w:rPr>
        <w:t xml:space="preserve">для ЭВМ на </w:t>
      </w:r>
      <w:r w:rsidR="003345DA" w:rsidRPr="00635B48">
        <w:rPr>
          <w:sz w:val="20"/>
          <w:szCs w:val="20"/>
        </w:rPr>
        <w:t>платформе «1</w:t>
      </w:r>
      <w:proofErr w:type="gramStart"/>
      <w:r w:rsidR="003345DA" w:rsidRPr="00635B48">
        <w:rPr>
          <w:sz w:val="20"/>
          <w:szCs w:val="20"/>
        </w:rPr>
        <w:t>С:</w:t>
      </w:r>
      <w:r w:rsidRPr="00635B48">
        <w:rPr>
          <w:sz w:val="20"/>
          <w:szCs w:val="20"/>
        </w:rPr>
        <w:t>Предприятие</w:t>
      </w:r>
      <w:proofErr w:type="gramEnd"/>
      <w:r w:rsidRPr="00635B48">
        <w:rPr>
          <w:sz w:val="20"/>
          <w:szCs w:val="20"/>
        </w:rPr>
        <w:t>»</w:t>
      </w:r>
      <w:r w:rsidR="004D0903" w:rsidRPr="00635B48">
        <w:rPr>
          <w:sz w:val="20"/>
          <w:szCs w:val="20"/>
        </w:rPr>
        <w:t xml:space="preserve"> (далее – П</w:t>
      </w:r>
      <w:r w:rsidR="004D0903" w:rsidRPr="007B1A36">
        <w:rPr>
          <w:sz w:val="20"/>
          <w:szCs w:val="20"/>
        </w:rPr>
        <w:t>П),</w:t>
      </w:r>
      <w:r w:rsidR="00B871D6" w:rsidRPr="007B1A36">
        <w:rPr>
          <w:sz w:val="20"/>
          <w:szCs w:val="20"/>
        </w:rPr>
        <w:t xml:space="preserve"> используемых Заказчиком</w:t>
      </w:r>
      <w:r w:rsidRPr="007B1A36">
        <w:rPr>
          <w:sz w:val="20"/>
          <w:szCs w:val="20"/>
        </w:rPr>
        <w:t xml:space="preserve">. Услуги оказываются в формах, признанных Сторонами оптимальными для решения конкретных задач в рамках </w:t>
      </w:r>
      <w:r w:rsidR="006E37B6">
        <w:rPr>
          <w:sz w:val="20"/>
          <w:szCs w:val="20"/>
        </w:rPr>
        <w:t>Договор</w:t>
      </w:r>
      <w:r w:rsidRPr="007B1A36">
        <w:rPr>
          <w:sz w:val="20"/>
          <w:szCs w:val="20"/>
        </w:rPr>
        <w:t xml:space="preserve">а. </w:t>
      </w:r>
      <w:r w:rsidR="005657F0" w:rsidRPr="007B1A36">
        <w:rPr>
          <w:sz w:val="20"/>
          <w:szCs w:val="20"/>
        </w:rPr>
        <w:t xml:space="preserve">Условия и порядок </w:t>
      </w:r>
      <w:r w:rsidRPr="007B1A36">
        <w:rPr>
          <w:sz w:val="20"/>
          <w:szCs w:val="20"/>
        </w:rPr>
        <w:t xml:space="preserve">оказания услуг, определяются в Дополнительных Соглашениях к </w:t>
      </w:r>
      <w:r w:rsidR="006E37B6">
        <w:rPr>
          <w:sz w:val="20"/>
          <w:szCs w:val="20"/>
        </w:rPr>
        <w:t>Договор</w:t>
      </w:r>
      <w:r w:rsidRPr="007B1A36">
        <w:rPr>
          <w:sz w:val="20"/>
          <w:szCs w:val="20"/>
        </w:rPr>
        <w:t>у</w:t>
      </w:r>
      <w:r w:rsidR="007A1F5F">
        <w:rPr>
          <w:sz w:val="20"/>
          <w:szCs w:val="20"/>
        </w:rPr>
        <w:t>, являющих</w:t>
      </w:r>
      <w:r w:rsidRPr="007B1A36">
        <w:rPr>
          <w:sz w:val="20"/>
          <w:szCs w:val="20"/>
        </w:rPr>
        <w:t xml:space="preserve">ся неотъемлемой частью </w:t>
      </w:r>
      <w:r w:rsidR="006E37B6">
        <w:rPr>
          <w:sz w:val="20"/>
          <w:szCs w:val="20"/>
        </w:rPr>
        <w:t>Договор</w:t>
      </w:r>
      <w:r w:rsidRPr="007B1A36">
        <w:rPr>
          <w:sz w:val="20"/>
          <w:szCs w:val="20"/>
        </w:rPr>
        <w:t>а.</w:t>
      </w:r>
      <w:r w:rsidR="00866D6B" w:rsidRPr="007B1A36">
        <w:rPr>
          <w:sz w:val="20"/>
          <w:szCs w:val="20"/>
        </w:rPr>
        <w:t xml:space="preserve"> </w:t>
      </w:r>
      <w:r w:rsidRPr="00676251">
        <w:rPr>
          <w:sz w:val="20"/>
          <w:szCs w:val="20"/>
        </w:rPr>
        <w:t>Сто</w:t>
      </w:r>
      <w:r w:rsidR="007A1F5F">
        <w:rPr>
          <w:sz w:val="20"/>
          <w:szCs w:val="20"/>
        </w:rPr>
        <w:t>имость программных продуктов на</w:t>
      </w:r>
      <w:r w:rsidR="007B1A36">
        <w:rPr>
          <w:sz w:val="20"/>
          <w:szCs w:val="20"/>
        </w:rPr>
        <w:t xml:space="preserve"> </w:t>
      </w:r>
      <w:r w:rsidRPr="00676251">
        <w:rPr>
          <w:sz w:val="20"/>
          <w:szCs w:val="20"/>
        </w:rPr>
        <w:t>платформе</w:t>
      </w:r>
      <w:r w:rsidR="007B1A36">
        <w:rPr>
          <w:sz w:val="20"/>
          <w:szCs w:val="20"/>
        </w:rPr>
        <w:t xml:space="preserve"> </w:t>
      </w:r>
      <w:r w:rsidR="007B5E61">
        <w:rPr>
          <w:sz w:val="20"/>
          <w:szCs w:val="20"/>
        </w:rPr>
        <w:t>«1</w:t>
      </w:r>
      <w:proofErr w:type="gramStart"/>
      <w:r w:rsidR="007B5E61">
        <w:rPr>
          <w:sz w:val="20"/>
          <w:szCs w:val="20"/>
        </w:rPr>
        <w:t>С:</w:t>
      </w:r>
      <w:r w:rsidRPr="00676251">
        <w:rPr>
          <w:sz w:val="20"/>
          <w:szCs w:val="20"/>
        </w:rPr>
        <w:t>Предприятие</w:t>
      </w:r>
      <w:proofErr w:type="gramEnd"/>
      <w:r w:rsidRPr="00676251">
        <w:rPr>
          <w:sz w:val="20"/>
          <w:szCs w:val="20"/>
        </w:rPr>
        <w:t xml:space="preserve">» не учитывается в стоимости </w:t>
      </w:r>
      <w:r w:rsidR="00780524" w:rsidRPr="00676251">
        <w:rPr>
          <w:sz w:val="20"/>
          <w:szCs w:val="20"/>
        </w:rPr>
        <w:t>услуг</w:t>
      </w:r>
      <w:r w:rsidRPr="00676251">
        <w:rPr>
          <w:sz w:val="20"/>
          <w:szCs w:val="20"/>
        </w:rPr>
        <w:t xml:space="preserve"> по </w:t>
      </w:r>
      <w:r w:rsidR="006E37B6">
        <w:rPr>
          <w:sz w:val="20"/>
          <w:szCs w:val="20"/>
        </w:rPr>
        <w:t>Договор</w:t>
      </w:r>
      <w:r w:rsidRPr="00676251">
        <w:rPr>
          <w:sz w:val="20"/>
          <w:szCs w:val="20"/>
        </w:rPr>
        <w:t>у</w:t>
      </w:r>
      <w:r w:rsidR="0096094B" w:rsidRPr="00635B48">
        <w:rPr>
          <w:sz w:val="20"/>
          <w:szCs w:val="20"/>
        </w:rPr>
        <w:t>, а программные продукты приобретаю</w:t>
      </w:r>
      <w:r w:rsidRPr="00635B48">
        <w:rPr>
          <w:sz w:val="20"/>
          <w:szCs w:val="20"/>
        </w:rPr>
        <w:t xml:space="preserve">тся Заказчиком самостоятельно. </w:t>
      </w:r>
    </w:p>
    <w:p w:rsidR="004F1C40" w:rsidRPr="00E92529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E92529">
        <w:rPr>
          <w:rFonts w:ascii="Times New Roman" w:hAnsi="Times New Roman" w:cs="Times New Roman"/>
          <w:sz w:val="20"/>
          <w:szCs w:val="20"/>
        </w:rPr>
        <w:t>Права и обязанности сторон</w:t>
      </w:r>
    </w:p>
    <w:p w:rsidR="004F1C40" w:rsidRDefault="004F1C40" w:rsidP="0075590E">
      <w:pPr>
        <w:pStyle w:val="a0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>Исполнитель обязуется:</w:t>
      </w:r>
    </w:p>
    <w:p w:rsidR="00C86E6B" w:rsidRPr="007B1A36" w:rsidRDefault="009715A0" w:rsidP="0075590E">
      <w:pPr>
        <w:pStyle w:val="a0"/>
        <w:numPr>
          <w:ilvl w:val="0"/>
          <w:numId w:val="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2.1.1. </w:t>
      </w:r>
      <w:r w:rsidR="00C86E6B" w:rsidRPr="007B1A36">
        <w:rPr>
          <w:sz w:val="20"/>
          <w:szCs w:val="20"/>
        </w:rPr>
        <w:t xml:space="preserve">Назначить из числа своих сотрудников ответственное лицо по </w:t>
      </w:r>
      <w:r w:rsidR="006E37B6">
        <w:rPr>
          <w:sz w:val="20"/>
          <w:szCs w:val="20"/>
        </w:rPr>
        <w:t>Договор</w:t>
      </w:r>
      <w:r w:rsidR="00C86E6B" w:rsidRPr="007B1A36">
        <w:rPr>
          <w:sz w:val="20"/>
          <w:szCs w:val="20"/>
        </w:rPr>
        <w:t>у в соответствии с п. 1</w:t>
      </w:r>
      <w:r w:rsidR="009E3CDE" w:rsidRPr="007B1A36">
        <w:rPr>
          <w:sz w:val="20"/>
          <w:szCs w:val="20"/>
        </w:rPr>
        <w:t>1</w:t>
      </w:r>
      <w:r w:rsidR="007A1F5F">
        <w:rPr>
          <w:sz w:val="20"/>
          <w:szCs w:val="20"/>
        </w:rPr>
        <w:t>.3;</w:t>
      </w:r>
    </w:p>
    <w:p w:rsidR="009715A0" w:rsidRPr="00E92529" w:rsidRDefault="009715A0" w:rsidP="0075590E">
      <w:pPr>
        <w:pStyle w:val="a1"/>
        <w:numPr>
          <w:ilvl w:val="0"/>
          <w:numId w:val="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2.1.2. О</w:t>
      </w:r>
      <w:r w:rsidRPr="00E92529">
        <w:rPr>
          <w:sz w:val="20"/>
          <w:szCs w:val="20"/>
        </w:rPr>
        <w:t>каз</w:t>
      </w:r>
      <w:r>
        <w:rPr>
          <w:sz w:val="20"/>
          <w:szCs w:val="20"/>
        </w:rPr>
        <w:t>ывать</w:t>
      </w:r>
      <w:r w:rsidRPr="00E92529">
        <w:rPr>
          <w:sz w:val="20"/>
          <w:szCs w:val="20"/>
        </w:rPr>
        <w:t xml:space="preserve"> Заказчику услуги в форме, сроки</w:t>
      </w:r>
      <w:r>
        <w:rPr>
          <w:sz w:val="20"/>
          <w:szCs w:val="20"/>
        </w:rPr>
        <w:t xml:space="preserve">, </w:t>
      </w:r>
      <w:r w:rsidRPr="00E92529">
        <w:rPr>
          <w:sz w:val="20"/>
          <w:szCs w:val="20"/>
        </w:rPr>
        <w:t>объеме</w:t>
      </w:r>
      <w:r>
        <w:rPr>
          <w:sz w:val="20"/>
          <w:szCs w:val="20"/>
        </w:rPr>
        <w:t xml:space="preserve"> и на условиях,</w:t>
      </w:r>
      <w:r w:rsidRPr="00755D6D">
        <w:rPr>
          <w:sz w:val="20"/>
          <w:szCs w:val="20"/>
        </w:rPr>
        <w:t xml:space="preserve"> указанных</w:t>
      </w:r>
      <w:r>
        <w:rPr>
          <w:sz w:val="20"/>
          <w:szCs w:val="20"/>
        </w:rPr>
        <w:t xml:space="preserve"> в Дополнительных соглашениях</w:t>
      </w:r>
      <w:r w:rsidR="007A1F5F">
        <w:rPr>
          <w:sz w:val="20"/>
          <w:szCs w:val="20"/>
        </w:rPr>
        <w:t xml:space="preserve"> к </w:t>
      </w:r>
      <w:r w:rsidR="006E37B6">
        <w:rPr>
          <w:sz w:val="20"/>
          <w:szCs w:val="20"/>
        </w:rPr>
        <w:t>Договор</w:t>
      </w:r>
      <w:r w:rsidR="007A1F5F">
        <w:rPr>
          <w:sz w:val="20"/>
          <w:szCs w:val="20"/>
        </w:rPr>
        <w:t>у.</w:t>
      </w:r>
    </w:p>
    <w:p w:rsidR="004F1C40" w:rsidRPr="00E92529" w:rsidRDefault="004F1C40" w:rsidP="0075590E">
      <w:pPr>
        <w:pStyle w:val="a0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r w:rsidRPr="00777CFA">
        <w:rPr>
          <w:sz w:val="20"/>
          <w:szCs w:val="20"/>
        </w:rPr>
        <w:t>Исполнитель имеет право:</w:t>
      </w:r>
    </w:p>
    <w:p w:rsidR="004F1C40" w:rsidRPr="00E92529" w:rsidRDefault="004F1C40" w:rsidP="0075590E">
      <w:pPr>
        <w:pStyle w:val="a1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>Требовать от Заказчика исполнения обяз</w:t>
      </w:r>
      <w:r w:rsidR="007A1F5F">
        <w:rPr>
          <w:sz w:val="20"/>
          <w:szCs w:val="20"/>
        </w:rPr>
        <w:t xml:space="preserve">ательств по </w:t>
      </w:r>
      <w:r w:rsidR="006E37B6">
        <w:rPr>
          <w:sz w:val="20"/>
          <w:szCs w:val="20"/>
        </w:rPr>
        <w:t>Договор</w:t>
      </w:r>
      <w:r w:rsidR="007A1F5F">
        <w:rPr>
          <w:sz w:val="20"/>
          <w:szCs w:val="20"/>
        </w:rPr>
        <w:t>у;</w:t>
      </w:r>
    </w:p>
    <w:p w:rsidR="004F1C40" w:rsidRPr="00E92529" w:rsidRDefault="004F1C40" w:rsidP="0075590E">
      <w:pPr>
        <w:pStyle w:val="a1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bookmarkStart w:id="5" w:name="_Ref193288397"/>
      <w:r w:rsidRPr="00E92529">
        <w:rPr>
          <w:sz w:val="20"/>
          <w:szCs w:val="20"/>
        </w:rPr>
        <w:t xml:space="preserve">Не оказывать услуги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у в случае отсутствия необходимых материалов, информации, компьютерной техники и иных ресурсов, либо в случае задержки сдачи-приемки промежуточных </w:t>
      </w:r>
      <w:r>
        <w:rPr>
          <w:sz w:val="20"/>
          <w:szCs w:val="20"/>
        </w:rPr>
        <w:t>и/</w:t>
      </w:r>
      <w:r w:rsidRPr="00E92529">
        <w:rPr>
          <w:sz w:val="20"/>
          <w:szCs w:val="20"/>
        </w:rPr>
        <w:t xml:space="preserve">или окончательных результатов </w:t>
      </w:r>
      <w:r>
        <w:rPr>
          <w:sz w:val="20"/>
          <w:szCs w:val="20"/>
        </w:rPr>
        <w:t xml:space="preserve">оказанных услуг </w:t>
      </w:r>
      <w:r w:rsidRPr="00E92529">
        <w:rPr>
          <w:sz w:val="20"/>
          <w:szCs w:val="20"/>
        </w:rPr>
        <w:t>по вине Заказчика (в т.</w:t>
      </w:r>
      <w:r w:rsidR="00CF0220">
        <w:rPr>
          <w:sz w:val="20"/>
          <w:szCs w:val="20"/>
        </w:rPr>
        <w:t> </w:t>
      </w:r>
      <w:r w:rsidRPr="00E92529">
        <w:rPr>
          <w:sz w:val="20"/>
          <w:szCs w:val="20"/>
        </w:rPr>
        <w:t xml:space="preserve">ч. в результате отсутствия сотрудников Заказчика, осуществляющих такую приемку), </w:t>
      </w:r>
      <w:r w:rsidRPr="003B0D08">
        <w:rPr>
          <w:sz w:val="20"/>
          <w:szCs w:val="20"/>
        </w:rPr>
        <w:t xml:space="preserve">выплаты аванса и/или окончательного расчета по </w:t>
      </w:r>
      <w:r w:rsidR="006E37B6">
        <w:rPr>
          <w:sz w:val="20"/>
          <w:szCs w:val="20"/>
        </w:rPr>
        <w:t>Договор</w:t>
      </w:r>
      <w:r w:rsidRPr="003B0D08">
        <w:rPr>
          <w:sz w:val="20"/>
          <w:szCs w:val="20"/>
        </w:rPr>
        <w:t>у</w:t>
      </w:r>
      <w:r>
        <w:rPr>
          <w:sz w:val="20"/>
          <w:szCs w:val="20"/>
        </w:rPr>
        <w:t xml:space="preserve">. </w:t>
      </w:r>
      <w:r w:rsidRPr="00E92529">
        <w:rPr>
          <w:sz w:val="20"/>
          <w:szCs w:val="20"/>
        </w:rPr>
        <w:t xml:space="preserve">В этом случае сроки оказания услуг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у </w:t>
      </w:r>
      <w:r>
        <w:rPr>
          <w:sz w:val="20"/>
          <w:szCs w:val="20"/>
        </w:rPr>
        <w:t xml:space="preserve">и дополнительным соглашениям </w:t>
      </w:r>
      <w:r w:rsidRPr="00E92529">
        <w:rPr>
          <w:sz w:val="20"/>
          <w:szCs w:val="20"/>
        </w:rPr>
        <w:t>продлева</w:t>
      </w:r>
      <w:r>
        <w:rPr>
          <w:sz w:val="20"/>
          <w:szCs w:val="20"/>
        </w:rPr>
        <w:t>ю</w:t>
      </w:r>
      <w:r w:rsidRPr="00E92529">
        <w:rPr>
          <w:sz w:val="20"/>
          <w:szCs w:val="20"/>
        </w:rPr>
        <w:t xml:space="preserve">тся </w:t>
      </w:r>
      <w:r w:rsidRPr="003B0D08">
        <w:rPr>
          <w:sz w:val="20"/>
          <w:szCs w:val="20"/>
        </w:rPr>
        <w:t xml:space="preserve">Исполнителем в одностороннем порядке </w:t>
      </w:r>
      <w:r w:rsidRPr="00E92529">
        <w:rPr>
          <w:sz w:val="20"/>
          <w:szCs w:val="20"/>
        </w:rPr>
        <w:t>на срок задер</w:t>
      </w:r>
      <w:r>
        <w:rPr>
          <w:sz w:val="20"/>
          <w:szCs w:val="20"/>
        </w:rPr>
        <w:t xml:space="preserve">жки предоставления материалов, </w:t>
      </w:r>
      <w:r w:rsidRPr="00E92529">
        <w:rPr>
          <w:sz w:val="20"/>
          <w:szCs w:val="20"/>
        </w:rPr>
        <w:t>ин</w:t>
      </w:r>
      <w:r>
        <w:rPr>
          <w:sz w:val="20"/>
          <w:szCs w:val="20"/>
        </w:rPr>
        <w:t>формации</w:t>
      </w:r>
      <w:r w:rsidRPr="003B0D08">
        <w:rPr>
          <w:sz w:val="20"/>
          <w:szCs w:val="20"/>
        </w:rPr>
        <w:t>, оплаты услуг</w:t>
      </w:r>
      <w:r>
        <w:rPr>
          <w:sz w:val="20"/>
          <w:szCs w:val="20"/>
        </w:rPr>
        <w:t xml:space="preserve"> и/или сдачи-приемки услуг</w:t>
      </w:r>
      <w:r w:rsidRPr="00E92529">
        <w:rPr>
          <w:sz w:val="20"/>
          <w:szCs w:val="20"/>
        </w:rPr>
        <w:t>;</w:t>
      </w:r>
      <w:bookmarkEnd w:id="5"/>
    </w:p>
    <w:p w:rsidR="004F1C40" w:rsidRPr="000C26CE" w:rsidRDefault="004F1C40" w:rsidP="0075590E">
      <w:pPr>
        <w:pStyle w:val="a1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bookmarkStart w:id="6" w:name="_Ref192001319"/>
      <w:r w:rsidRPr="000C26CE">
        <w:rPr>
          <w:sz w:val="20"/>
          <w:szCs w:val="20"/>
        </w:rPr>
        <w:t xml:space="preserve"> </w:t>
      </w:r>
      <w:r w:rsidR="009E3CDE" w:rsidRPr="00FC47CC">
        <w:rPr>
          <w:sz w:val="20"/>
          <w:szCs w:val="20"/>
        </w:rPr>
        <w:t xml:space="preserve">Включать в рекламную продукцию информацию о Заказчике, не раскрывая предметной сути </w:t>
      </w:r>
      <w:r w:rsidR="006E37B6">
        <w:rPr>
          <w:sz w:val="20"/>
          <w:szCs w:val="20"/>
        </w:rPr>
        <w:t>Договор</w:t>
      </w:r>
      <w:r w:rsidR="009E3CDE" w:rsidRPr="00FC47CC">
        <w:rPr>
          <w:sz w:val="20"/>
          <w:szCs w:val="20"/>
        </w:rPr>
        <w:t>а</w:t>
      </w:r>
      <w:r w:rsidR="007A1F5F">
        <w:rPr>
          <w:sz w:val="20"/>
          <w:szCs w:val="20"/>
        </w:rPr>
        <w:t>;</w:t>
      </w:r>
    </w:p>
    <w:bookmarkEnd w:id="6"/>
    <w:p w:rsidR="004F1C40" w:rsidRDefault="004F1C40" w:rsidP="0075590E">
      <w:pPr>
        <w:pStyle w:val="a1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Привлекать к исполнению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а сторонние организации (третьи лица) для </w:t>
      </w:r>
      <w:r>
        <w:rPr>
          <w:sz w:val="20"/>
          <w:szCs w:val="20"/>
        </w:rPr>
        <w:t>оказания услуг</w:t>
      </w:r>
      <w:r w:rsidRPr="00E92529">
        <w:rPr>
          <w:sz w:val="20"/>
          <w:szCs w:val="20"/>
        </w:rPr>
        <w:t xml:space="preserve">, с сохранением ответственности Исполнителя перед Заказчиком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 за деятельность привлеченных организаций (третьих лиц).</w:t>
      </w:r>
    </w:p>
    <w:p w:rsidR="004F1C40" w:rsidRPr="00E92529" w:rsidRDefault="004F1C40" w:rsidP="0075590E">
      <w:pPr>
        <w:pStyle w:val="a0"/>
        <w:keepNext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>Заказчик обязуется:</w:t>
      </w:r>
    </w:p>
    <w:p w:rsidR="004F1C40" w:rsidRPr="00E92529" w:rsidRDefault="004F1C40" w:rsidP="0075590E">
      <w:pPr>
        <w:pStyle w:val="a1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Принять и оплатить услуги, оказанные Исполнителем в </w:t>
      </w:r>
      <w:r w:rsidR="00F507F2">
        <w:rPr>
          <w:sz w:val="20"/>
          <w:szCs w:val="20"/>
        </w:rPr>
        <w:t>соответствии с условиями</w:t>
      </w:r>
      <w:r w:rsidRPr="00E92529">
        <w:rPr>
          <w:sz w:val="20"/>
          <w:szCs w:val="20"/>
        </w:rPr>
        <w:t xml:space="preserve">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а</w:t>
      </w:r>
      <w:r w:rsidR="00F507F2">
        <w:rPr>
          <w:sz w:val="20"/>
          <w:szCs w:val="20"/>
        </w:rPr>
        <w:t xml:space="preserve"> и Дополнительных соглашений к нему</w:t>
      </w:r>
      <w:r w:rsidRPr="00E92529">
        <w:rPr>
          <w:sz w:val="20"/>
          <w:szCs w:val="20"/>
        </w:rPr>
        <w:t xml:space="preserve">; </w:t>
      </w:r>
    </w:p>
    <w:p w:rsidR="004F1C40" w:rsidRDefault="009E3CDE" w:rsidP="0075590E">
      <w:pPr>
        <w:pStyle w:val="a1"/>
        <w:tabs>
          <w:tab w:val="clear" w:pos="720"/>
          <w:tab w:val="num" w:pos="0"/>
        </w:tabs>
        <w:spacing w:after="0"/>
        <w:ind w:left="0" w:firstLine="0"/>
        <w:rPr>
          <w:sz w:val="20"/>
          <w:szCs w:val="20"/>
        </w:rPr>
      </w:pPr>
      <w:bookmarkStart w:id="7" w:name="_Ref188521659"/>
      <w:bookmarkStart w:id="8" w:name="_Ref188953873"/>
      <w:r w:rsidRPr="00FC47CC">
        <w:rPr>
          <w:sz w:val="20"/>
          <w:szCs w:val="20"/>
        </w:rPr>
        <w:t xml:space="preserve">Назначить из числа своих работников ответственное лицо по </w:t>
      </w:r>
      <w:r w:rsidR="006E37B6">
        <w:rPr>
          <w:sz w:val="20"/>
          <w:szCs w:val="20"/>
        </w:rPr>
        <w:t>Договор</w:t>
      </w:r>
      <w:r w:rsidRPr="00FC47CC">
        <w:rPr>
          <w:sz w:val="20"/>
          <w:szCs w:val="20"/>
        </w:rPr>
        <w:t>у в соответствии с п. 1</w:t>
      </w:r>
      <w:r>
        <w:rPr>
          <w:sz w:val="20"/>
          <w:szCs w:val="20"/>
        </w:rPr>
        <w:t>1</w:t>
      </w:r>
      <w:r w:rsidRPr="00FC47CC">
        <w:rPr>
          <w:sz w:val="20"/>
          <w:szCs w:val="20"/>
        </w:rPr>
        <w:t xml:space="preserve">.2 и наделить данное лицо правом подписи всех необходимых документов, подписываемых Сторонами в ходе исполнения обязательств по </w:t>
      </w:r>
      <w:r w:rsidR="006E37B6">
        <w:rPr>
          <w:sz w:val="20"/>
          <w:szCs w:val="20"/>
        </w:rPr>
        <w:t>Договор</w:t>
      </w:r>
      <w:r w:rsidRPr="00FC47CC">
        <w:rPr>
          <w:sz w:val="20"/>
          <w:szCs w:val="20"/>
        </w:rPr>
        <w:t xml:space="preserve">у в течение 3 (трех) рабочих дней с момента подписания </w:t>
      </w:r>
      <w:r w:rsidR="006E37B6">
        <w:rPr>
          <w:sz w:val="20"/>
          <w:szCs w:val="20"/>
        </w:rPr>
        <w:t>Договор</w:t>
      </w:r>
      <w:r w:rsidRPr="00FC47CC">
        <w:rPr>
          <w:sz w:val="20"/>
          <w:szCs w:val="20"/>
        </w:rPr>
        <w:t>а и предоставить заверенную копию доверенности Исполнителю. Заказчик в дальнейшем не вправе ссылаться на отсутствие полномочий у данного лица</w:t>
      </w:r>
      <w:bookmarkEnd w:id="7"/>
      <w:r w:rsidR="007A1F5F">
        <w:rPr>
          <w:sz w:val="20"/>
          <w:szCs w:val="20"/>
        </w:rPr>
        <w:t>;</w:t>
      </w:r>
      <w:r w:rsidR="004F1C40">
        <w:rPr>
          <w:sz w:val="20"/>
          <w:szCs w:val="20"/>
        </w:rPr>
        <w:t xml:space="preserve"> </w:t>
      </w:r>
      <w:bookmarkEnd w:id="8"/>
    </w:p>
    <w:p w:rsidR="004F1C40" w:rsidRPr="00E92529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Ознакомить Исполнителя с инструкциями и правилами по документообороту и делопроизводству, а также иными правилами, действующими на территории Заказчика, в объеме, необходимом для оказания услуг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у, а также обеспечить Исполнителю безопасные и здоровые условия труда, соответствующие правилам производст</w:t>
      </w:r>
      <w:r w:rsidR="007A1F5F">
        <w:rPr>
          <w:sz w:val="20"/>
          <w:szCs w:val="20"/>
        </w:rPr>
        <w:t>ва работ и технике безопасности;</w:t>
      </w:r>
    </w:p>
    <w:p w:rsidR="004F1C40" w:rsidRPr="00E92529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Предоставлять работникам Исполнителя материалы и информацию, в объеме, необходимом для оказания услуг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у, а также компьютерную технику и прочие активы в день поступления соответствующего запроса от Исполнителя, в том числе обеспечивать участие работников Заказчика для проведения собеседования с консультантами Исполнителя в объеме, запрошенном Исполнителем;</w:t>
      </w:r>
    </w:p>
    <w:p w:rsidR="004F1C40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В случае передачи </w:t>
      </w:r>
      <w:r w:rsidR="003345DA">
        <w:rPr>
          <w:sz w:val="20"/>
          <w:szCs w:val="20"/>
        </w:rPr>
        <w:t xml:space="preserve">Исполнителю на любых носителях </w:t>
      </w:r>
      <w:r>
        <w:rPr>
          <w:sz w:val="20"/>
          <w:szCs w:val="20"/>
        </w:rPr>
        <w:t xml:space="preserve">информации, содержащей персональные данные, </w:t>
      </w:r>
      <w:r w:rsidRPr="00BD4717">
        <w:rPr>
          <w:sz w:val="20"/>
          <w:szCs w:val="20"/>
        </w:rPr>
        <w:t>обезличить персональные данные. Исполнитель не несет ответственности за</w:t>
      </w:r>
      <w:r>
        <w:rPr>
          <w:sz w:val="20"/>
          <w:szCs w:val="20"/>
        </w:rPr>
        <w:t xml:space="preserve"> персональные данные Заказчика</w:t>
      </w:r>
      <w:r w:rsidRPr="00BD4717">
        <w:rPr>
          <w:sz w:val="20"/>
          <w:szCs w:val="20"/>
        </w:rPr>
        <w:t>, и не обрабатывает персональные данные Заказчика</w:t>
      </w:r>
      <w:r w:rsidR="007A1F5F">
        <w:rPr>
          <w:sz w:val="20"/>
          <w:szCs w:val="20"/>
        </w:rPr>
        <w:t>;</w:t>
      </w:r>
    </w:p>
    <w:p w:rsidR="004F1C40" w:rsidRPr="00E92529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lastRenderedPageBreak/>
        <w:t>Возместить Исполнителю трансфертные расходы (при их наличии) в порядке и на условиях, изложенных в Приложении №</w:t>
      </w:r>
      <w:r w:rsidR="003345DA">
        <w:rPr>
          <w:sz w:val="20"/>
          <w:szCs w:val="20"/>
        </w:rPr>
        <w:t xml:space="preserve"> </w:t>
      </w:r>
      <w:r w:rsidR="00AF2EF2" w:rsidRPr="006E37B6">
        <w:rPr>
          <w:sz w:val="20"/>
          <w:szCs w:val="20"/>
        </w:rPr>
        <w:fldChar w:fldCharType="begin"/>
      </w:r>
      <w:r w:rsidRPr="006E37B6">
        <w:rPr>
          <w:sz w:val="20"/>
          <w:szCs w:val="20"/>
        </w:rPr>
        <w:instrText xml:space="preserve"> REF НомерПриложенияТрансферт \h </w:instrText>
      </w:r>
      <w:r w:rsidR="007A1F5F" w:rsidRPr="006E37B6">
        <w:rPr>
          <w:sz w:val="20"/>
          <w:szCs w:val="20"/>
        </w:rPr>
        <w:instrText xml:space="preserve"> \* MERGEFORMAT </w:instrText>
      </w:r>
      <w:r w:rsidR="00AF2EF2" w:rsidRPr="006E37B6">
        <w:rPr>
          <w:sz w:val="20"/>
          <w:szCs w:val="20"/>
        </w:rPr>
      </w:r>
      <w:r w:rsidR="00AF2EF2" w:rsidRPr="006E37B6">
        <w:rPr>
          <w:sz w:val="20"/>
          <w:szCs w:val="20"/>
        </w:rPr>
        <w:fldChar w:fldCharType="separate"/>
      </w:r>
      <w:r w:rsidR="00493F49" w:rsidRPr="00493F49">
        <w:rPr>
          <w:sz w:val="20"/>
          <w:szCs w:val="20"/>
        </w:rPr>
        <w:t>2</w:t>
      </w:r>
      <w:r w:rsidR="00AF2EF2" w:rsidRPr="006E37B6">
        <w:rPr>
          <w:sz w:val="20"/>
          <w:szCs w:val="20"/>
        </w:rPr>
        <w:fldChar w:fldCharType="end"/>
      </w:r>
      <w:r w:rsidR="003345DA">
        <w:rPr>
          <w:sz w:val="20"/>
          <w:szCs w:val="20"/>
        </w:rPr>
        <w:t xml:space="preserve"> к </w:t>
      </w:r>
      <w:r w:rsidR="006E37B6">
        <w:rPr>
          <w:sz w:val="20"/>
          <w:szCs w:val="20"/>
        </w:rPr>
        <w:t>Договор</w:t>
      </w:r>
      <w:r w:rsidR="007A1F5F">
        <w:rPr>
          <w:sz w:val="20"/>
          <w:szCs w:val="20"/>
        </w:rPr>
        <w:t>у;</w:t>
      </w:r>
    </w:p>
    <w:p w:rsidR="004F1C40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>Оказывать посильное содействие Исполнителю в исполнении</w:t>
      </w:r>
      <w:r w:rsidR="00552DE7">
        <w:rPr>
          <w:sz w:val="20"/>
          <w:szCs w:val="20"/>
        </w:rPr>
        <w:t xml:space="preserve"> п. 2.2.3.</w:t>
      </w:r>
      <w:r w:rsidRPr="00E92529">
        <w:rPr>
          <w:sz w:val="20"/>
          <w:szCs w:val="20"/>
        </w:rPr>
        <w:t>, в частности согласовывать отзывы и пресс-релизы о</w:t>
      </w:r>
      <w:r>
        <w:rPr>
          <w:sz w:val="20"/>
          <w:szCs w:val="20"/>
        </w:rPr>
        <w:t>б оказанных услугах</w:t>
      </w:r>
      <w:r w:rsidRPr="00E92529">
        <w:rPr>
          <w:sz w:val="20"/>
          <w:szCs w:val="20"/>
        </w:rPr>
        <w:t xml:space="preserve"> в срок не более 1 (одного) месяца после оказания услуг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 и</w:t>
      </w:r>
      <w:r w:rsidR="008D3AA3">
        <w:rPr>
          <w:sz w:val="20"/>
          <w:szCs w:val="20"/>
        </w:rPr>
        <w:t xml:space="preserve"> </w:t>
      </w:r>
      <w:r w:rsidRPr="00E92529">
        <w:rPr>
          <w:sz w:val="20"/>
          <w:szCs w:val="20"/>
        </w:rPr>
        <w:t>/</w:t>
      </w:r>
      <w:r w:rsidR="008D3AA3">
        <w:rPr>
          <w:sz w:val="20"/>
          <w:szCs w:val="20"/>
        </w:rPr>
        <w:t xml:space="preserve"> </w:t>
      </w:r>
      <w:r w:rsidRPr="00E92529">
        <w:rPr>
          <w:sz w:val="20"/>
          <w:szCs w:val="20"/>
        </w:rPr>
        <w:t>или отдельному Дополнительному с</w:t>
      </w:r>
      <w:r w:rsidR="007A1F5F">
        <w:rPr>
          <w:sz w:val="20"/>
          <w:szCs w:val="20"/>
        </w:rPr>
        <w:t xml:space="preserve">оглашению к </w:t>
      </w:r>
      <w:r w:rsidR="006E37B6">
        <w:rPr>
          <w:sz w:val="20"/>
          <w:szCs w:val="20"/>
        </w:rPr>
        <w:t>Договор</w:t>
      </w:r>
      <w:r w:rsidR="007A1F5F">
        <w:rPr>
          <w:sz w:val="20"/>
          <w:szCs w:val="20"/>
        </w:rPr>
        <w:t>у;</w:t>
      </w:r>
    </w:p>
    <w:p w:rsidR="004F1C40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В случае досрочного оказания услуг по отдельному этапу или по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>у в целом принять оказанны</w:t>
      </w:r>
      <w:r w:rsidR="007A1F5F">
        <w:rPr>
          <w:sz w:val="20"/>
          <w:szCs w:val="20"/>
        </w:rPr>
        <w:t>е услуги и произвести их оплату;</w:t>
      </w:r>
      <w:r>
        <w:rPr>
          <w:sz w:val="20"/>
          <w:szCs w:val="20"/>
        </w:rPr>
        <w:t xml:space="preserve"> </w:t>
      </w:r>
    </w:p>
    <w:p w:rsidR="004F1C40" w:rsidRDefault="00716982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В течение 10 (десяти) календарных дней с даты заключения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>а пред</w:t>
      </w:r>
      <w:r w:rsidR="00AD0110">
        <w:rPr>
          <w:sz w:val="20"/>
          <w:szCs w:val="20"/>
        </w:rPr>
        <w:t>о</w:t>
      </w:r>
      <w:r>
        <w:rPr>
          <w:sz w:val="20"/>
          <w:szCs w:val="20"/>
        </w:rPr>
        <w:t>ставить документы по списку, согласно Приложению №</w:t>
      </w:r>
      <w:r w:rsidR="00902855">
        <w:rPr>
          <w:sz w:val="20"/>
          <w:szCs w:val="20"/>
        </w:rPr>
        <w:t xml:space="preserve"> </w:t>
      </w:r>
      <w:r w:rsidRPr="006E37B6">
        <w:rPr>
          <w:sz w:val="20"/>
          <w:szCs w:val="20"/>
        </w:rPr>
        <w:fldChar w:fldCharType="begin"/>
      </w:r>
      <w:r w:rsidRPr="006E37B6">
        <w:rPr>
          <w:sz w:val="20"/>
          <w:szCs w:val="20"/>
        </w:rPr>
        <w:instrText xml:space="preserve"> REF НомерПриложенияДокументы \h </w:instrText>
      </w:r>
      <w:r w:rsidR="007A1F5F" w:rsidRPr="006E37B6">
        <w:rPr>
          <w:sz w:val="20"/>
          <w:szCs w:val="20"/>
        </w:rPr>
        <w:instrText xml:space="preserve"> \* MERGEFORMAT </w:instrText>
      </w:r>
      <w:r w:rsidRPr="006E37B6">
        <w:rPr>
          <w:sz w:val="20"/>
          <w:szCs w:val="20"/>
        </w:rPr>
      </w:r>
      <w:r w:rsidRPr="006E37B6">
        <w:rPr>
          <w:sz w:val="20"/>
          <w:szCs w:val="20"/>
        </w:rPr>
        <w:fldChar w:fldCharType="separate"/>
      </w:r>
      <w:r w:rsidR="00493F49" w:rsidRPr="00493F49">
        <w:rPr>
          <w:sz w:val="20"/>
          <w:szCs w:val="20"/>
        </w:rPr>
        <w:t>3</w:t>
      </w:r>
      <w:r w:rsidRPr="006E37B6">
        <w:rPr>
          <w:sz w:val="20"/>
          <w:szCs w:val="20"/>
        </w:rPr>
        <w:fldChar w:fldCharType="end"/>
      </w:r>
      <w:r w:rsidR="007A1F5F">
        <w:rPr>
          <w:sz w:val="20"/>
          <w:szCs w:val="20"/>
        </w:rPr>
        <w:t>;</w:t>
      </w:r>
    </w:p>
    <w:p w:rsidR="004F1C40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П</w:t>
      </w:r>
      <w:r w:rsidRPr="0088333D">
        <w:rPr>
          <w:sz w:val="20"/>
          <w:szCs w:val="20"/>
        </w:rPr>
        <w:t xml:space="preserve">одписывать </w:t>
      </w:r>
      <w:r>
        <w:rPr>
          <w:sz w:val="20"/>
          <w:szCs w:val="20"/>
        </w:rPr>
        <w:t>И</w:t>
      </w:r>
      <w:r w:rsidRPr="0088333D">
        <w:rPr>
          <w:sz w:val="20"/>
          <w:szCs w:val="20"/>
        </w:rPr>
        <w:t>сполнителю листы учета рабочего в</w:t>
      </w:r>
      <w:r>
        <w:rPr>
          <w:sz w:val="20"/>
          <w:szCs w:val="20"/>
        </w:rPr>
        <w:t>ремени</w:t>
      </w:r>
      <w:r w:rsidR="00552DE7">
        <w:rPr>
          <w:sz w:val="20"/>
          <w:szCs w:val="20"/>
        </w:rPr>
        <w:t xml:space="preserve"> </w:t>
      </w:r>
      <w:r w:rsidR="00902855" w:rsidRPr="00552DE7">
        <w:rPr>
          <w:sz w:val="20"/>
          <w:szCs w:val="20"/>
        </w:rPr>
        <w:t>(</w:t>
      </w:r>
      <w:proofErr w:type="spellStart"/>
      <w:r w:rsidR="00902855" w:rsidRPr="007B1A36">
        <w:rPr>
          <w:sz w:val="20"/>
          <w:szCs w:val="20"/>
        </w:rPr>
        <w:t>ЛУ</w:t>
      </w:r>
      <w:r w:rsidR="00676251" w:rsidRPr="00552DE7">
        <w:rPr>
          <w:sz w:val="20"/>
          <w:szCs w:val="20"/>
        </w:rPr>
        <w:t>РВ</w:t>
      </w:r>
      <w:r w:rsidR="00902855" w:rsidRPr="007B1A36">
        <w:rPr>
          <w:sz w:val="20"/>
          <w:szCs w:val="20"/>
        </w:rPr>
        <w:t>ы</w:t>
      </w:r>
      <w:proofErr w:type="spellEnd"/>
      <w:r w:rsidR="00902855" w:rsidRPr="00552DE7">
        <w:rPr>
          <w:sz w:val="20"/>
          <w:szCs w:val="20"/>
        </w:rPr>
        <w:t>)</w:t>
      </w:r>
      <w:r w:rsidRPr="00552DE7">
        <w:rPr>
          <w:sz w:val="20"/>
          <w:szCs w:val="20"/>
        </w:rPr>
        <w:t xml:space="preserve"> по</w:t>
      </w:r>
      <w:r>
        <w:rPr>
          <w:sz w:val="20"/>
          <w:szCs w:val="20"/>
        </w:rPr>
        <w:t xml:space="preserve"> мере их предоставления, или в этот же срок предоставить письменный мотиви</w:t>
      </w:r>
      <w:r w:rsidR="007A1F5F">
        <w:rPr>
          <w:sz w:val="20"/>
          <w:szCs w:val="20"/>
        </w:rPr>
        <w:t>рованный отказ от их подписания;</w:t>
      </w:r>
    </w:p>
    <w:p w:rsidR="004F1C40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Е</w:t>
      </w:r>
      <w:r w:rsidRPr="0088333D">
        <w:rPr>
          <w:sz w:val="20"/>
          <w:szCs w:val="20"/>
        </w:rPr>
        <w:t xml:space="preserve">жедневно (по </w:t>
      </w:r>
      <w:r>
        <w:rPr>
          <w:sz w:val="20"/>
          <w:szCs w:val="20"/>
        </w:rPr>
        <w:t xml:space="preserve">рабочим дням) создавать архивные копии электронной информации, связанной с оказанием услуг Исполнителем по данному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>у (в т.</w:t>
      </w:r>
      <w:r w:rsidR="006E37B6">
        <w:rPr>
          <w:sz w:val="20"/>
          <w:szCs w:val="20"/>
        </w:rPr>
        <w:t> </w:t>
      </w:r>
      <w:r>
        <w:rPr>
          <w:sz w:val="20"/>
          <w:szCs w:val="20"/>
        </w:rPr>
        <w:t>ч. тестовых и рабочих баз</w:t>
      </w:r>
      <w:r w:rsidRPr="0088333D">
        <w:rPr>
          <w:sz w:val="20"/>
          <w:szCs w:val="20"/>
        </w:rPr>
        <w:t xml:space="preserve"> данных</w:t>
      </w:r>
      <w:r>
        <w:rPr>
          <w:sz w:val="20"/>
          <w:szCs w:val="20"/>
        </w:rPr>
        <w:t xml:space="preserve">, промежуточных и окончательных результатов оказания услуг), </w:t>
      </w:r>
      <w:r w:rsidRPr="0088333D">
        <w:rPr>
          <w:sz w:val="20"/>
          <w:szCs w:val="20"/>
        </w:rPr>
        <w:t xml:space="preserve">с целью исключения потери </w:t>
      </w:r>
      <w:r>
        <w:rPr>
          <w:sz w:val="20"/>
          <w:szCs w:val="20"/>
        </w:rPr>
        <w:t xml:space="preserve">такой информации </w:t>
      </w:r>
      <w:r w:rsidRPr="0088333D">
        <w:rPr>
          <w:sz w:val="20"/>
          <w:szCs w:val="20"/>
        </w:rPr>
        <w:t xml:space="preserve">по независящим от </w:t>
      </w:r>
      <w:r>
        <w:rPr>
          <w:sz w:val="20"/>
          <w:szCs w:val="20"/>
        </w:rPr>
        <w:t>С</w:t>
      </w:r>
      <w:r w:rsidRPr="0088333D">
        <w:rPr>
          <w:sz w:val="20"/>
          <w:szCs w:val="20"/>
        </w:rPr>
        <w:t xml:space="preserve">торон причинам. </w:t>
      </w:r>
      <w:r>
        <w:rPr>
          <w:sz w:val="20"/>
          <w:szCs w:val="20"/>
        </w:rPr>
        <w:t xml:space="preserve">Такие архивные </w:t>
      </w:r>
      <w:r w:rsidRPr="0088333D">
        <w:rPr>
          <w:sz w:val="20"/>
          <w:szCs w:val="20"/>
        </w:rPr>
        <w:t xml:space="preserve">копии информации должны храниться на физическом носителе, отличном от физического носителя </w:t>
      </w:r>
      <w:r w:rsidR="007A1F5F">
        <w:rPr>
          <w:sz w:val="20"/>
          <w:szCs w:val="20"/>
        </w:rPr>
        <w:t>оригинала.</w:t>
      </w:r>
    </w:p>
    <w:p w:rsidR="004F1C40" w:rsidRPr="00E92529" w:rsidRDefault="004F1C40" w:rsidP="0075590E">
      <w:pPr>
        <w:pStyle w:val="a0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>Заказчик имеет право:</w:t>
      </w:r>
    </w:p>
    <w:p w:rsidR="004F1C40" w:rsidRDefault="004F1C40" w:rsidP="0075590E">
      <w:pPr>
        <w:pStyle w:val="a1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Требовать от Исполнителя выполнения обязательств по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>у.</w:t>
      </w:r>
    </w:p>
    <w:p w:rsidR="004F1C40" w:rsidRPr="00E92529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E92529">
        <w:rPr>
          <w:rFonts w:ascii="Times New Roman" w:hAnsi="Times New Roman" w:cs="Times New Roman"/>
          <w:sz w:val="20"/>
          <w:szCs w:val="20"/>
        </w:rPr>
        <w:t>Порядок оказания услуг</w:t>
      </w:r>
    </w:p>
    <w:p w:rsidR="004F1C40" w:rsidRPr="00F05D41" w:rsidRDefault="004F1C40" w:rsidP="0075590E">
      <w:pPr>
        <w:pStyle w:val="a0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Для оказания услуг Сторонами составляется и подписывается Дополнительное соглашение, </w:t>
      </w:r>
      <w:r>
        <w:rPr>
          <w:sz w:val="20"/>
          <w:szCs w:val="20"/>
        </w:rPr>
        <w:t>в котором согласовывается ф</w:t>
      </w:r>
      <w:r w:rsidRPr="00E92529">
        <w:rPr>
          <w:sz w:val="20"/>
          <w:szCs w:val="20"/>
        </w:rPr>
        <w:t>орма, объем, стоимость, сроки</w:t>
      </w:r>
      <w:r>
        <w:rPr>
          <w:sz w:val="20"/>
          <w:szCs w:val="20"/>
        </w:rPr>
        <w:t xml:space="preserve"> оказания услуг</w:t>
      </w:r>
      <w:r w:rsidR="003345DA">
        <w:rPr>
          <w:sz w:val="20"/>
          <w:szCs w:val="20"/>
        </w:rPr>
        <w:t xml:space="preserve">, оказываемых </w:t>
      </w:r>
      <w:r w:rsidRPr="00E92529">
        <w:rPr>
          <w:sz w:val="20"/>
          <w:szCs w:val="20"/>
        </w:rPr>
        <w:t xml:space="preserve">в рамках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а, а также определяются дополнительные условия, требуемые от Сторон для оказания соответствующих </w:t>
      </w:r>
      <w:r w:rsidRPr="00F05D41">
        <w:rPr>
          <w:sz w:val="20"/>
          <w:szCs w:val="20"/>
        </w:rPr>
        <w:t>услуг.</w:t>
      </w:r>
    </w:p>
    <w:p w:rsidR="004F1C40" w:rsidRPr="00FC646C" w:rsidRDefault="004F1C40" w:rsidP="0075590E">
      <w:pPr>
        <w:pStyle w:val="a0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F05D41">
        <w:rPr>
          <w:sz w:val="20"/>
          <w:szCs w:val="20"/>
        </w:rPr>
        <w:t xml:space="preserve">Количество и квалификация работников Исполнителя, задействованных в оказании услуг по </w:t>
      </w:r>
      <w:r w:rsidR="006E37B6">
        <w:rPr>
          <w:sz w:val="20"/>
          <w:szCs w:val="20"/>
        </w:rPr>
        <w:t>Договор</w:t>
      </w:r>
      <w:r w:rsidRPr="00F05D41">
        <w:rPr>
          <w:sz w:val="20"/>
          <w:szCs w:val="20"/>
        </w:rPr>
        <w:t>у, определяются Исполнителем</w:t>
      </w:r>
      <w:r>
        <w:rPr>
          <w:sz w:val="20"/>
          <w:szCs w:val="20"/>
        </w:rPr>
        <w:t>.</w:t>
      </w:r>
    </w:p>
    <w:p w:rsidR="004F1C40" w:rsidRDefault="004F1C40" w:rsidP="0075590E">
      <w:pPr>
        <w:pStyle w:val="a0"/>
        <w:tabs>
          <w:tab w:val="clear" w:pos="720"/>
          <w:tab w:val="num" w:pos="-709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t xml:space="preserve">Стороны признают и подтверждают, что надлежащее оказание услуг по </w:t>
      </w:r>
      <w:r w:rsidR="006E37B6">
        <w:rPr>
          <w:sz w:val="20"/>
          <w:szCs w:val="20"/>
        </w:rPr>
        <w:t>Договор</w:t>
      </w:r>
      <w:r w:rsidRPr="000C26CE">
        <w:rPr>
          <w:sz w:val="20"/>
          <w:szCs w:val="20"/>
        </w:rPr>
        <w:t xml:space="preserve">у Исполнителем зависит от содействия Заказчика, его представителей и консультантов, а также исполнения Заказчиком следующих встречных обязательств по </w:t>
      </w:r>
      <w:r w:rsidR="006E37B6">
        <w:rPr>
          <w:sz w:val="20"/>
          <w:szCs w:val="20"/>
        </w:rPr>
        <w:t>Договор</w:t>
      </w:r>
      <w:r w:rsidRPr="000C26CE">
        <w:rPr>
          <w:sz w:val="20"/>
          <w:szCs w:val="20"/>
        </w:rPr>
        <w:t>у:</w:t>
      </w:r>
    </w:p>
    <w:p w:rsidR="00B62BCB" w:rsidRDefault="00B62BCB" w:rsidP="0075590E">
      <w:pPr>
        <w:pStyle w:val="a1"/>
        <w:numPr>
          <w:ilvl w:val="0"/>
          <w:numId w:val="0"/>
        </w:numPr>
        <w:tabs>
          <w:tab w:val="num" w:pos="720"/>
        </w:tabs>
        <w:rPr>
          <w:sz w:val="20"/>
          <w:szCs w:val="20"/>
        </w:rPr>
      </w:pPr>
      <w:r>
        <w:rPr>
          <w:sz w:val="20"/>
          <w:szCs w:val="20"/>
        </w:rPr>
        <w:t>3.3.1. С</w:t>
      </w:r>
      <w:r w:rsidR="004F1C40" w:rsidRPr="000C26CE">
        <w:rPr>
          <w:sz w:val="20"/>
          <w:szCs w:val="20"/>
        </w:rPr>
        <w:t xml:space="preserve">воевременное </w:t>
      </w:r>
      <w:r w:rsidR="00716982" w:rsidRPr="000C26CE">
        <w:rPr>
          <w:sz w:val="20"/>
          <w:szCs w:val="20"/>
        </w:rPr>
        <w:t>предоставление,</w:t>
      </w:r>
      <w:r w:rsidR="004F1C40" w:rsidRPr="000C26CE">
        <w:rPr>
          <w:sz w:val="20"/>
          <w:szCs w:val="20"/>
        </w:rPr>
        <w:t xml:space="preserve"> Заказчиком всех сведений, включая документы и исчерпывающие пояснения, обоснованно запрошенные Исполнителем в связи с оказываемыми услугами. Предоставленная информация должна быть полной, не устаревшей, точной и достоверной во всех существенных отношениях;</w:t>
      </w:r>
    </w:p>
    <w:p w:rsidR="00B62BCB" w:rsidRDefault="00B62BCB" w:rsidP="0075590E">
      <w:pPr>
        <w:pStyle w:val="a1"/>
        <w:numPr>
          <w:ilvl w:val="0"/>
          <w:numId w:val="0"/>
        </w:numPr>
        <w:tabs>
          <w:tab w:val="num" w:pos="720"/>
        </w:tabs>
        <w:rPr>
          <w:sz w:val="20"/>
          <w:szCs w:val="20"/>
        </w:rPr>
      </w:pPr>
      <w:r>
        <w:rPr>
          <w:sz w:val="20"/>
          <w:szCs w:val="20"/>
        </w:rPr>
        <w:t>3.3.</w:t>
      </w:r>
      <w:r w:rsidR="007B1A36">
        <w:rPr>
          <w:sz w:val="20"/>
          <w:szCs w:val="20"/>
        </w:rPr>
        <w:t>2.</w:t>
      </w:r>
      <w:r w:rsidR="007B1A36" w:rsidRPr="000C26CE">
        <w:rPr>
          <w:sz w:val="20"/>
          <w:szCs w:val="20"/>
        </w:rPr>
        <w:t xml:space="preserve"> Своевременное</w:t>
      </w:r>
      <w:r w:rsidR="004F1C40" w:rsidRPr="000C26CE">
        <w:rPr>
          <w:sz w:val="20"/>
          <w:szCs w:val="20"/>
        </w:rPr>
        <w:t xml:space="preserve"> принятие и исполнение решений, получение необходимых согласований, позволяющих Исполнителю приступить к оказанию и</w:t>
      </w:r>
      <w:r w:rsidR="004F1C40">
        <w:rPr>
          <w:sz w:val="20"/>
          <w:szCs w:val="20"/>
        </w:rPr>
        <w:t>/или</w:t>
      </w:r>
      <w:r w:rsidR="004F1C40" w:rsidRPr="000C26CE">
        <w:rPr>
          <w:sz w:val="20"/>
          <w:szCs w:val="20"/>
        </w:rPr>
        <w:t xml:space="preserve"> продол</w:t>
      </w:r>
      <w:r w:rsidR="00701C95">
        <w:rPr>
          <w:sz w:val="20"/>
          <w:szCs w:val="20"/>
        </w:rPr>
        <w:t xml:space="preserve">жать оказание услуг по </w:t>
      </w:r>
      <w:r w:rsidR="006E37B6">
        <w:rPr>
          <w:sz w:val="20"/>
          <w:szCs w:val="20"/>
        </w:rPr>
        <w:t>Договор</w:t>
      </w:r>
      <w:r w:rsidR="00701C95">
        <w:rPr>
          <w:sz w:val="20"/>
          <w:szCs w:val="20"/>
        </w:rPr>
        <w:t>у;</w:t>
      </w:r>
    </w:p>
    <w:p w:rsidR="004F1C40" w:rsidRPr="00FC646C" w:rsidRDefault="00B62BCB" w:rsidP="0075590E">
      <w:pPr>
        <w:pStyle w:val="a1"/>
        <w:numPr>
          <w:ilvl w:val="0"/>
          <w:numId w:val="0"/>
        </w:numPr>
        <w:tabs>
          <w:tab w:val="num" w:pos="720"/>
        </w:tabs>
        <w:rPr>
          <w:sz w:val="20"/>
          <w:szCs w:val="20"/>
        </w:rPr>
      </w:pPr>
      <w:r>
        <w:rPr>
          <w:sz w:val="20"/>
          <w:szCs w:val="20"/>
        </w:rPr>
        <w:t>3.3.3.</w:t>
      </w:r>
      <w:r w:rsidR="00AE74B0" w:rsidRPr="00AE74B0">
        <w:rPr>
          <w:sz w:val="20"/>
          <w:szCs w:val="20"/>
        </w:rPr>
        <w:t xml:space="preserve"> </w:t>
      </w:r>
      <w:r w:rsidR="004F1C40" w:rsidRPr="00FC646C">
        <w:rPr>
          <w:sz w:val="20"/>
          <w:szCs w:val="20"/>
        </w:rPr>
        <w:t xml:space="preserve">Своевременное уведомление Исполнителя об изменении бизнес-процессов, организационной структуры предприятия Заказчика и иных обстоятельств, которые могут повлиять на своевременное и/или качественное оказание услуг. </w:t>
      </w:r>
    </w:p>
    <w:p w:rsidR="004F1C40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В случае возникновения опасений относительно невозможности исполнения обязательств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у надлежащим образом, Стороны обязаны в течение 2 (двух) </w:t>
      </w:r>
      <w:r>
        <w:rPr>
          <w:sz w:val="20"/>
          <w:szCs w:val="20"/>
        </w:rPr>
        <w:t xml:space="preserve">рабочих </w:t>
      </w:r>
      <w:r w:rsidR="003345DA">
        <w:rPr>
          <w:sz w:val="20"/>
          <w:szCs w:val="20"/>
        </w:rPr>
        <w:t xml:space="preserve">дней с момента </w:t>
      </w:r>
      <w:r w:rsidRPr="00E92529">
        <w:rPr>
          <w:sz w:val="20"/>
          <w:szCs w:val="20"/>
        </w:rPr>
        <w:t>их появления письменно уведомить другую Сторону и предложить варианты их разрешения.</w:t>
      </w:r>
    </w:p>
    <w:p w:rsidR="004F1C40" w:rsidRPr="00E92529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bookmarkStart w:id="9" w:name="_Ref278539450"/>
      <w:r w:rsidRPr="00E92529">
        <w:rPr>
          <w:rFonts w:ascii="Times New Roman" w:hAnsi="Times New Roman" w:cs="Times New Roman"/>
          <w:sz w:val="20"/>
          <w:szCs w:val="20"/>
        </w:rPr>
        <w:t>Порядок сдачи-приемки услуг</w:t>
      </w:r>
      <w:bookmarkEnd w:id="9"/>
    </w:p>
    <w:p w:rsidR="004F1C40" w:rsidRPr="000C26CE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bookmarkStart w:id="10" w:name="_Ref174695986"/>
      <w:r>
        <w:rPr>
          <w:sz w:val="20"/>
          <w:szCs w:val="20"/>
        </w:rPr>
        <w:t xml:space="preserve">После </w:t>
      </w:r>
      <w:r w:rsidRPr="000C26CE">
        <w:rPr>
          <w:sz w:val="20"/>
          <w:szCs w:val="20"/>
        </w:rPr>
        <w:t xml:space="preserve">оказания услуг по каждому из этапов оказания услуг, предусмотренных Дополнительным соглашением к </w:t>
      </w:r>
      <w:r w:rsidR="006E37B6">
        <w:rPr>
          <w:sz w:val="20"/>
          <w:szCs w:val="20"/>
        </w:rPr>
        <w:t>Договор</w:t>
      </w:r>
      <w:r w:rsidRPr="000C26CE">
        <w:rPr>
          <w:sz w:val="20"/>
          <w:szCs w:val="20"/>
        </w:rPr>
        <w:t>у, Исполнитель предоставляет Заказчику Акт сдачи-приемки услуг.</w:t>
      </w:r>
    </w:p>
    <w:p w:rsidR="004F1C40" w:rsidRPr="000C26CE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t xml:space="preserve">Заказчик обязан в течение 5 (пяти) рабочих дней с момента предоставления Акта сдачи-приемки </w:t>
      </w:r>
      <w:r>
        <w:rPr>
          <w:sz w:val="20"/>
          <w:szCs w:val="20"/>
        </w:rPr>
        <w:t xml:space="preserve">услуг </w:t>
      </w:r>
      <w:r w:rsidRPr="000C26CE">
        <w:rPr>
          <w:sz w:val="20"/>
          <w:szCs w:val="20"/>
        </w:rPr>
        <w:t>либо утвердить и подписать предоставленный Акт сдачи-приемки</w:t>
      </w:r>
      <w:r>
        <w:rPr>
          <w:sz w:val="20"/>
          <w:szCs w:val="20"/>
        </w:rPr>
        <w:t xml:space="preserve"> услуг</w:t>
      </w:r>
      <w:r w:rsidRPr="000C26CE">
        <w:rPr>
          <w:sz w:val="20"/>
          <w:szCs w:val="20"/>
        </w:rPr>
        <w:t xml:space="preserve">, либо предоставить Исполнителю </w:t>
      </w:r>
      <w:r w:rsidRPr="00755D6D">
        <w:rPr>
          <w:sz w:val="20"/>
          <w:szCs w:val="20"/>
        </w:rPr>
        <w:t xml:space="preserve">в письменном виде </w:t>
      </w:r>
      <w:r w:rsidRPr="000C26CE">
        <w:rPr>
          <w:sz w:val="20"/>
          <w:szCs w:val="20"/>
        </w:rPr>
        <w:t>мотивированный отказ от подписания Акта</w:t>
      </w:r>
      <w:r>
        <w:rPr>
          <w:sz w:val="20"/>
          <w:szCs w:val="20"/>
        </w:rPr>
        <w:t xml:space="preserve"> </w:t>
      </w:r>
      <w:r w:rsidRPr="000C26CE">
        <w:rPr>
          <w:sz w:val="20"/>
          <w:szCs w:val="20"/>
        </w:rPr>
        <w:t>сдачи-приемки</w:t>
      </w:r>
      <w:r>
        <w:rPr>
          <w:sz w:val="20"/>
          <w:szCs w:val="20"/>
        </w:rPr>
        <w:t xml:space="preserve"> услуг</w:t>
      </w:r>
      <w:r w:rsidRPr="00755D6D">
        <w:rPr>
          <w:sz w:val="20"/>
          <w:szCs w:val="20"/>
        </w:rPr>
        <w:t>, содержащий полный, непротиворечивый и исчерпывающий список замечаний</w:t>
      </w:r>
      <w:r>
        <w:rPr>
          <w:sz w:val="20"/>
          <w:szCs w:val="20"/>
        </w:rPr>
        <w:t xml:space="preserve"> (далее Мотивированный отказ)</w:t>
      </w:r>
      <w:r w:rsidRPr="000C26CE">
        <w:rPr>
          <w:sz w:val="20"/>
          <w:szCs w:val="20"/>
        </w:rPr>
        <w:t>.</w:t>
      </w:r>
    </w:p>
    <w:p w:rsidR="004F1C40" w:rsidRPr="000C26CE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t xml:space="preserve">В случае предоставления Заказчиком </w:t>
      </w:r>
      <w:r>
        <w:rPr>
          <w:sz w:val="20"/>
          <w:szCs w:val="20"/>
        </w:rPr>
        <w:t>М</w:t>
      </w:r>
      <w:r w:rsidRPr="000C26CE">
        <w:rPr>
          <w:sz w:val="20"/>
          <w:szCs w:val="20"/>
        </w:rPr>
        <w:t xml:space="preserve">отивированного отказа, Стороны в рабочем порядке в течение </w:t>
      </w:r>
      <w:r>
        <w:rPr>
          <w:sz w:val="20"/>
          <w:szCs w:val="20"/>
        </w:rPr>
        <w:t xml:space="preserve">5 </w:t>
      </w:r>
      <w:r w:rsidRPr="000C26CE">
        <w:rPr>
          <w:sz w:val="20"/>
          <w:szCs w:val="20"/>
        </w:rPr>
        <w:t>(</w:t>
      </w:r>
      <w:r>
        <w:rPr>
          <w:sz w:val="20"/>
          <w:szCs w:val="20"/>
        </w:rPr>
        <w:t>пяти</w:t>
      </w:r>
      <w:r w:rsidRPr="000C26CE">
        <w:rPr>
          <w:sz w:val="20"/>
          <w:szCs w:val="20"/>
        </w:rPr>
        <w:t>) рабочих дней согласуют Протокол разногласий</w:t>
      </w:r>
      <w:r w:rsidRPr="00755D6D">
        <w:rPr>
          <w:sz w:val="20"/>
          <w:szCs w:val="20"/>
        </w:rPr>
        <w:t xml:space="preserve">, содержащий по каждому замечанию принятое решение об обоснованности, и сроке устранения </w:t>
      </w:r>
      <w:r w:rsidR="00F507F2">
        <w:rPr>
          <w:sz w:val="20"/>
          <w:szCs w:val="20"/>
        </w:rPr>
        <w:t xml:space="preserve">замечаний </w:t>
      </w:r>
      <w:r w:rsidRPr="00755D6D">
        <w:rPr>
          <w:sz w:val="20"/>
          <w:szCs w:val="20"/>
        </w:rPr>
        <w:t>Исполнителем</w:t>
      </w:r>
      <w:r w:rsidR="00701C95">
        <w:rPr>
          <w:sz w:val="20"/>
          <w:szCs w:val="20"/>
        </w:rPr>
        <w:t>.</w:t>
      </w:r>
    </w:p>
    <w:p w:rsidR="004F1C40" w:rsidRPr="000C26CE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t xml:space="preserve">Исполнитель обязан устранить замечания, указанные в Протоколе разногласий, </w:t>
      </w:r>
      <w:r w:rsidRPr="00755D6D">
        <w:rPr>
          <w:sz w:val="20"/>
          <w:szCs w:val="20"/>
        </w:rPr>
        <w:t xml:space="preserve">после чего Заказчик подписывает </w:t>
      </w:r>
      <w:r w:rsidRPr="000C26CE">
        <w:rPr>
          <w:sz w:val="20"/>
          <w:szCs w:val="20"/>
        </w:rPr>
        <w:t xml:space="preserve">в </w:t>
      </w:r>
      <w:r w:rsidRPr="00755D6D">
        <w:rPr>
          <w:sz w:val="20"/>
          <w:szCs w:val="20"/>
        </w:rPr>
        <w:t xml:space="preserve">течение 5 (пяти) рабочих дней полученный от Исполнителя </w:t>
      </w:r>
      <w:r w:rsidRPr="000C26CE">
        <w:rPr>
          <w:sz w:val="20"/>
          <w:szCs w:val="20"/>
        </w:rPr>
        <w:t>Акт сдачи-приемки услуг</w:t>
      </w:r>
      <w:r>
        <w:rPr>
          <w:sz w:val="20"/>
          <w:szCs w:val="20"/>
        </w:rPr>
        <w:t>.</w:t>
      </w:r>
    </w:p>
    <w:p w:rsidR="004F1C40" w:rsidRPr="000C26CE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lastRenderedPageBreak/>
        <w:t xml:space="preserve">В случае если Исполнитель в течение </w:t>
      </w:r>
      <w:r>
        <w:rPr>
          <w:sz w:val="20"/>
          <w:szCs w:val="20"/>
        </w:rPr>
        <w:t xml:space="preserve">5 </w:t>
      </w:r>
      <w:r w:rsidRPr="000C26CE">
        <w:rPr>
          <w:sz w:val="20"/>
          <w:szCs w:val="20"/>
        </w:rPr>
        <w:t>(</w:t>
      </w:r>
      <w:r>
        <w:rPr>
          <w:sz w:val="20"/>
          <w:szCs w:val="20"/>
        </w:rPr>
        <w:t>пяти</w:t>
      </w:r>
      <w:r w:rsidRPr="000C26CE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0C26CE">
        <w:rPr>
          <w:sz w:val="20"/>
          <w:szCs w:val="20"/>
        </w:rPr>
        <w:t xml:space="preserve">рабочих дней с момента предоставления Акта </w:t>
      </w:r>
      <w:r>
        <w:rPr>
          <w:sz w:val="20"/>
          <w:szCs w:val="20"/>
        </w:rPr>
        <w:t>сдачи-приемки</w:t>
      </w:r>
      <w:r w:rsidRPr="000C26CE">
        <w:rPr>
          <w:sz w:val="20"/>
          <w:szCs w:val="20"/>
        </w:rPr>
        <w:t xml:space="preserve"> услуг Заказчику не получает ни </w:t>
      </w:r>
      <w:r>
        <w:rPr>
          <w:sz w:val="20"/>
          <w:szCs w:val="20"/>
        </w:rPr>
        <w:t>М</w:t>
      </w:r>
      <w:r w:rsidRPr="000C26CE">
        <w:rPr>
          <w:sz w:val="20"/>
          <w:szCs w:val="20"/>
        </w:rPr>
        <w:t xml:space="preserve">отивированного отказа, ни подписанного Заказчиком Акта </w:t>
      </w:r>
      <w:r>
        <w:rPr>
          <w:sz w:val="20"/>
          <w:szCs w:val="20"/>
        </w:rPr>
        <w:t xml:space="preserve">сдачи-приемки </w:t>
      </w:r>
      <w:r w:rsidRPr="000C26CE">
        <w:rPr>
          <w:sz w:val="20"/>
          <w:szCs w:val="20"/>
        </w:rPr>
        <w:t xml:space="preserve">услуг, оказанные услуги считаются принятыми Заказчиком на 6-й (шестой) рабочий день с момента предоставления Акта </w:t>
      </w:r>
      <w:r>
        <w:rPr>
          <w:sz w:val="20"/>
          <w:szCs w:val="20"/>
        </w:rPr>
        <w:t>сдачи-приемки</w:t>
      </w:r>
      <w:r w:rsidRPr="000C26CE">
        <w:rPr>
          <w:sz w:val="20"/>
          <w:szCs w:val="20"/>
        </w:rPr>
        <w:t xml:space="preserve"> услуг Заказчику и подлежат оплате в порядке, предусмотренном </w:t>
      </w:r>
      <w:r w:rsidR="006E37B6">
        <w:rPr>
          <w:sz w:val="20"/>
          <w:szCs w:val="20"/>
        </w:rPr>
        <w:t>Договор</w:t>
      </w:r>
      <w:r w:rsidRPr="000C26CE">
        <w:rPr>
          <w:sz w:val="20"/>
          <w:szCs w:val="20"/>
        </w:rPr>
        <w:t xml:space="preserve">ом. В таком случае, Исполнитель подписывает Акт </w:t>
      </w:r>
      <w:r>
        <w:rPr>
          <w:sz w:val="20"/>
          <w:szCs w:val="20"/>
        </w:rPr>
        <w:t>сдачи-приемки</w:t>
      </w:r>
      <w:r w:rsidRPr="000C26CE">
        <w:rPr>
          <w:sz w:val="20"/>
          <w:szCs w:val="20"/>
        </w:rPr>
        <w:t xml:space="preserve"> услуг в одностороннем порядке.</w:t>
      </w:r>
    </w:p>
    <w:p w:rsidR="004F1C40" w:rsidRPr="000C26CE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t xml:space="preserve">Заказчик не вправе необоснованно отказывать Исполнителю в подписании Акта </w:t>
      </w:r>
      <w:r>
        <w:rPr>
          <w:sz w:val="20"/>
          <w:szCs w:val="20"/>
        </w:rPr>
        <w:t>сдачи-приемки</w:t>
      </w:r>
      <w:r w:rsidRPr="000C26CE">
        <w:rPr>
          <w:sz w:val="20"/>
          <w:szCs w:val="20"/>
        </w:rPr>
        <w:t xml:space="preserve"> услуг.</w:t>
      </w:r>
    </w:p>
    <w:p w:rsidR="004F1C40" w:rsidRPr="000C26CE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t xml:space="preserve">Недостоверность любых данных, предоставленных Заказчиком Исполнителю для </w:t>
      </w:r>
      <w:r>
        <w:rPr>
          <w:sz w:val="20"/>
          <w:szCs w:val="20"/>
        </w:rPr>
        <w:t>оказания услуг</w:t>
      </w:r>
      <w:r w:rsidRPr="000C26CE">
        <w:rPr>
          <w:sz w:val="20"/>
          <w:szCs w:val="20"/>
        </w:rPr>
        <w:t xml:space="preserve"> по </w:t>
      </w:r>
      <w:r w:rsidR="006E37B6">
        <w:rPr>
          <w:sz w:val="20"/>
          <w:szCs w:val="20"/>
        </w:rPr>
        <w:t>Договор</w:t>
      </w:r>
      <w:r w:rsidRPr="000C26CE">
        <w:rPr>
          <w:sz w:val="20"/>
          <w:szCs w:val="20"/>
        </w:rPr>
        <w:t xml:space="preserve">у, не может являться основанием для </w:t>
      </w:r>
      <w:r>
        <w:rPr>
          <w:sz w:val="20"/>
          <w:szCs w:val="20"/>
        </w:rPr>
        <w:t>М</w:t>
      </w:r>
      <w:r w:rsidRPr="000C26CE">
        <w:rPr>
          <w:sz w:val="20"/>
          <w:szCs w:val="20"/>
        </w:rPr>
        <w:t>отивированного отказа.</w:t>
      </w:r>
    </w:p>
    <w:p w:rsidR="004F1C40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0C26CE">
        <w:rPr>
          <w:sz w:val="20"/>
          <w:szCs w:val="20"/>
        </w:rPr>
        <w:t>Заказчи</w:t>
      </w:r>
      <w:r>
        <w:rPr>
          <w:sz w:val="20"/>
          <w:szCs w:val="20"/>
        </w:rPr>
        <w:t>к, принявший результаты оказанных</w:t>
      </w:r>
      <w:r w:rsidRPr="000C26CE">
        <w:rPr>
          <w:sz w:val="20"/>
          <w:szCs w:val="20"/>
        </w:rPr>
        <w:t xml:space="preserve"> услуг без проверки, лишается права ссылаться на их недостатки, которые могли быть установлены при обычном способе приемки.</w:t>
      </w:r>
    </w:p>
    <w:p w:rsidR="00866D6B" w:rsidRDefault="00866D6B" w:rsidP="008321B1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DD1564">
        <w:rPr>
          <w:sz w:val="20"/>
          <w:szCs w:val="20"/>
        </w:rPr>
        <w:t>При необоснованном уклонении За</w:t>
      </w:r>
      <w:r>
        <w:rPr>
          <w:sz w:val="20"/>
          <w:szCs w:val="20"/>
        </w:rPr>
        <w:t xml:space="preserve">казчика от принятия </w:t>
      </w:r>
      <w:r w:rsidR="00B62BCB">
        <w:rPr>
          <w:sz w:val="20"/>
          <w:szCs w:val="20"/>
        </w:rPr>
        <w:t>оказанных</w:t>
      </w:r>
      <w:r>
        <w:rPr>
          <w:sz w:val="20"/>
          <w:szCs w:val="20"/>
        </w:rPr>
        <w:t xml:space="preserve"> по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 xml:space="preserve">у </w:t>
      </w:r>
      <w:r w:rsidRPr="00DD1564">
        <w:rPr>
          <w:sz w:val="20"/>
          <w:szCs w:val="20"/>
        </w:rPr>
        <w:t xml:space="preserve">услуг, </w:t>
      </w:r>
      <w:proofErr w:type="gramStart"/>
      <w:r w:rsidRPr="00DD1564">
        <w:rPr>
          <w:sz w:val="20"/>
          <w:szCs w:val="20"/>
        </w:rPr>
        <w:t>и</w:t>
      </w:r>
      <w:proofErr w:type="gramEnd"/>
      <w:r w:rsidRPr="00DD1564">
        <w:rPr>
          <w:sz w:val="20"/>
          <w:szCs w:val="20"/>
        </w:rPr>
        <w:t xml:space="preserve"> если такое уклонение повлекло за соб</w:t>
      </w:r>
      <w:r>
        <w:rPr>
          <w:sz w:val="20"/>
          <w:szCs w:val="20"/>
        </w:rPr>
        <w:t xml:space="preserve">ой просрочку Исполнителем сдачи </w:t>
      </w:r>
      <w:r w:rsidRPr="00DD1564">
        <w:rPr>
          <w:sz w:val="20"/>
          <w:szCs w:val="20"/>
        </w:rPr>
        <w:t>услуг</w:t>
      </w:r>
      <w:r>
        <w:rPr>
          <w:sz w:val="20"/>
          <w:szCs w:val="20"/>
        </w:rPr>
        <w:t xml:space="preserve"> по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>у,</w:t>
      </w:r>
      <w:r w:rsidRPr="00DD1564">
        <w:rPr>
          <w:sz w:val="20"/>
          <w:szCs w:val="20"/>
        </w:rPr>
        <w:t xml:space="preserve"> риск случайной гибели или случайного повреждения результатов </w:t>
      </w:r>
      <w:r>
        <w:rPr>
          <w:sz w:val="20"/>
          <w:szCs w:val="20"/>
        </w:rPr>
        <w:t xml:space="preserve">оказанных услуг </w:t>
      </w:r>
      <w:r w:rsidRPr="00DD1564">
        <w:rPr>
          <w:sz w:val="20"/>
          <w:szCs w:val="20"/>
        </w:rPr>
        <w:t xml:space="preserve">признается перешедшим к Заказчику с момента, когда сдача-приемка </w:t>
      </w:r>
      <w:r>
        <w:rPr>
          <w:sz w:val="20"/>
          <w:szCs w:val="20"/>
        </w:rPr>
        <w:t>услуг</w:t>
      </w:r>
      <w:r w:rsidRPr="00DD1564">
        <w:rPr>
          <w:sz w:val="20"/>
          <w:szCs w:val="20"/>
        </w:rPr>
        <w:t xml:space="preserve"> по условиям </w:t>
      </w:r>
      <w:r w:rsidR="006E37B6">
        <w:rPr>
          <w:sz w:val="20"/>
          <w:szCs w:val="20"/>
        </w:rPr>
        <w:t>Договор</w:t>
      </w:r>
      <w:r w:rsidRPr="00DD1564">
        <w:rPr>
          <w:sz w:val="20"/>
          <w:szCs w:val="20"/>
        </w:rPr>
        <w:t>а должна была состояться.</w:t>
      </w:r>
    </w:p>
    <w:bookmarkEnd w:id="10"/>
    <w:p w:rsidR="004F1C40" w:rsidRPr="00E92529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E92529">
        <w:rPr>
          <w:rFonts w:ascii="Times New Roman" w:hAnsi="Times New Roman" w:cs="Times New Roman"/>
          <w:sz w:val="20"/>
          <w:szCs w:val="20"/>
        </w:rPr>
        <w:t>Оплата услуг</w:t>
      </w:r>
    </w:p>
    <w:p w:rsidR="004F1C40" w:rsidRPr="00E92529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Услуги 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у оплачиваются Заказчиком в </w:t>
      </w:r>
      <w:r w:rsidRPr="00755D6D">
        <w:rPr>
          <w:sz w:val="20"/>
          <w:szCs w:val="20"/>
        </w:rPr>
        <w:t>размере и в соответс</w:t>
      </w:r>
      <w:r w:rsidR="003345DA">
        <w:rPr>
          <w:sz w:val="20"/>
          <w:szCs w:val="20"/>
        </w:rPr>
        <w:t xml:space="preserve">твии с условиями, указанными в </w:t>
      </w:r>
      <w:r>
        <w:rPr>
          <w:sz w:val="20"/>
          <w:szCs w:val="20"/>
        </w:rPr>
        <w:t xml:space="preserve">Дополнительном соглашении к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 xml:space="preserve">у. Окончательный расчет за оказанные услуги Заказчик в любом случае осуществляет не позднее 5 (пяти) рабочих дней с  момента приемки услуг в соответствии с разделом </w:t>
      </w:r>
      <w:r w:rsidR="00AF2EF2"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_Ref278539450 \r \h </w:instrText>
      </w:r>
      <w:r w:rsidR="007A1F5F">
        <w:rPr>
          <w:sz w:val="20"/>
          <w:szCs w:val="20"/>
        </w:rPr>
        <w:instrText xml:space="preserve"> \* MERGEFORMAT </w:instrText>
      </w:r>
      <w:r w:rsidR="00AF2EF2">
        <w:rPr>
          <w:sz w:val="20"/>
          <w:szCs w:val="20"/>
        </w:rPr>
      </w:r>
      <w:r w:rsidR="00AF2EF2">
        <w:rPr>
          <w:sz w:val="20"/>
          <w:szCs w:val="20"/>
        </w:rPr>
        <w:fldChar w:fldCharType="separate"/>
      </w:r>
      <w:r w:rsidR="00493F49">
        <w:rPr>
          <w:sz w:val="20"/>
          <w:szCs w:val="20"/>
        </w:rPr>
        <w:t>4</w:t>
      </w:r>
      <w:r w:rsidR="00AF2EF2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 xml:space="preserve">а. </w:t>
      </w:r>
    </w:p>
    <w:p w:rsidR="004F1C40" w:rsidRPr="00E92529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>Трансфертные расходы оплачиваются Заказчиком в порядке и на условиях, изложенных в Приложении №</w:t>
      </w:r>
      <w:r w:rsidR="00552DE7">
        <w:rPr>
          <w:sz w:val="20"/>
          <w:szCs w:val="20"/>
        </w:rPr>
        <w:t xml:space="preserve"> </w:t>
      </w:r>
      <w:r w:rsidR="00AF2EF2" w:rsidRPr="006E7D75">
        <w:rPr>
          <w:sz w:val="20"/>
          <w:szCs w:val="20"/>
        </w:rPr>
        <w:fldChar w:fldCharType="begin"/>
      </w:r>
      <w:r w:rsidRPr="006E7D75">
        <w:rPr>
          <w:sz w:val="20"/>
          <w:szCs w:val="20"/>
        </w:rPr>
        <w:instrText xml:space="preserve"> REF НомерПриложенияТрансферт \h </w:instrText>
      </w:r>
      <w:r w:rsidR="007A1F5F" w:rsidRPr="006E7D75">
        <w:rPr>
          <w:sz w:val="20"/>
          <w:szCs w:val="20"/>
        </w:rPr>
        <w:instrText xml:space="preserve"> \* MERGEFORMAT </w:instrText>
      </w:r>
      <w:r w:rsidR="00AF2EF2" w:rsidRPr="006E7D75">
        <w:rPr>
          <w:sz w:val="20"/>
          <w:szCs w:val="20"/>
        </w:rPr>
      </w:r>
      <w:r w:rsidR="00AF2EF2" w:rsidRPr="006E7D75">
        <w:rPr>
          <w:sz w:val="20"/>
          <w:szCs w:val="20"/>
        </w:rPr>
        <w:fldChar w:fldCharType="separate"/>
      </w:r>
      <w:r w:rsidR="00493F49" w:rsidRPr="00493F49">
        <w:rPr>
          <w:sz w:val="20"/>
          <w:szCs w:val="20"/>
        </w:rPr>
        <w:t>2</w:t>
      </w:r>
      <w:r w:rsidR="00AF2EF2" w:rsidRPr="006E7D75">
        <w:rPr>
          <w:sz w:val="20"/>
          <w:szCs w:val="20"/>
        </w:rPr>
        <w:fldChar w:fldCharType="end"/>
      </w:r>
      <w:r w:rsidRPr="00E92529">
        <w:rPr>
          <w:sz w:val="20"/>
          <w:szCs w:val="20"/>
        </w:rPr>
        <w:t xml:space="preserve"> к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у.</w:t>
      </w:r>
    </w:p>
    <w:p w:rsidR="004F1C40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E92529">
        <w:rPr>
          <w:sz w:val="20"/>
          <w:szCs w:val="20"/>
        </w:rPr>
        <w:t xml:space="preserve">Обязанность Заказчика по оплате услуг, считается исполненной с момента поступления денежных средств на расчетный счет </w:t>
      </w:r>
      <w:r>
        <w:rPr>
          <w:sz w:val="20"/>
          <w:szCs w:val="20"/>
        </w:rPr>
        <w:t xml:space="preserve">или в кассу </w:t>
      </w:r>
      <w:r w:rsidRPr="00E92529">
        <w:rPr>
          <w:sz w:val="20"/>
          <w:szCs w:val="20"/>
        </w:rPr>
        <w:t xml:space="preserve">Исполнителя. </w:t>
      </w:r>
    </w:p>
    <w:p w:rsidR="004F1C40" w:rsidRPr="00C16FCA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16FCA">
        <w:rPr>
          <w:rFonts w:ascii="Times New Roman" w:hAnsi="Times New Roman" w:cs="Times New Roman"/>
          <w:sz w:val="20"/>
          <w:szCs w:val="20"/>
        </w:rPr>
        <w:t>Ответственность сторон</w:t>
      </w:r>
    </w:p>
    <w:p w:rsidR="004F1C40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C16FCA">
        <w:rPr>
          <w:sz w:val="20"/>
          <w:szCs w:val="20"/>
        </w:rPr>
        <w:t xml:space="preserve">За нарушение условий </w:t>
      </w:r>
      <w:r w:rsidR="006E37B6">
        <w:rPr>
          <w:sz w:val="20"/>
          <w:szCs w:val="20"/>
        </w:rPr>
        <w:t>Договор</w:t>
      </w:r>
      <w:r w:rsidRPr="00C16FCA">
        <w:rPr>
          <w:sz w:val="20"/>
          <w:szCs w:val="20"/>
        </w:rPr>
        <w:t>а Стороны несут ответс</w:t>
      </w:r>
      <w:r>
        <w:rPr>
          <w:sz w:val="20"/>
          <w:szCs w:val="20"/>
        </w:rPr>
        <w:t xml:space="preserve">твенность в </w:t>
      </w:r>
      <w:r w:rsidRPr="00C16FCA">
        <w:rPr>
          <w:sz w:val="20"/>
          <w:szCs w:val="20"/>
        </w:rPr>
        <w:t>порядке</w:t>
      </w:r>
      <w:r>
        <w:rPr>
          <w:sz w:val="20"/>
          <w:szCs w:val="20"/>
        </w:rPr>
        <w:t>, установленном законодательством РФ</w:t>
      </w:r>
      <w:r w:rsidRPr="00C16FCA">
        <w:rPr>
          <w:sz w:val="20"/>
          <w:szCs w:val="20"/>
        </w:rPr>
        <w:t xml:space="preserve">. </w:t>
      </w:r>
    </w:p>
    <w:p w:rsidR="00866D6B" w:rsidRDefault="00866D6B" w:rsidP="008321B1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DD1564">
        <w:rPr>
          <w:sz w:val="20"/>
          <w:szCs w:val="20"/>
        </w:rPr>
        <w:t xml:space="preserve">Все особенности реализации, существенные для Заказчика, должны быть в явной форме отражены </w:t>
      </w:r>
      <w:r w:rsidR="007A2106">
        <w:rPr>
          <w:sz w:val="20"/>
          <w:szCs w:val="20"/>
        </w:rPr>
        <w:t>в проектных документах</w:t>
      </w:r>
      <w:r w:rsidRPr="00DD1564">
        <w:rPr>
          <w:sz w:val="20"/>
          <w:szCs w:val="20"/>
        </w:rPr>
        <w:t xml:space="preserve">, согласованных и подписанных Сторонами в процессе сбора требований по </w:t>
      </w:r>
      <w:r>
        <w:rPr>
          <w:sz w:val="20"/>
          <w:szCs w:val="20"/>
        </w:rPr>
        <w:t>услугам</w:t>
      </w:r>
      <w:r w:rsidRPr="00DD1564">
        <w:rPr>
          <w:sz w:val="20"/>
          <w:szCs w:val="20"/>
        </w:rPr>
        <w:t>. Если требования Заказчика к реализуемому документу, отчету и т.</w:t>
      </w:r>
      <w:r w:rsidR="006E7D75">
        <w:rPr>
          <w:sz w:val="20"/>
          <w:szCs w:val="20"/>
        </w:rPr>
        <w:t> </w:t>
      </w:r>
      <w:r w:rsidRPr="00DD1564">
        <w:rPr>
          <w:sz w:val="20"/>
          <w:szCs w:val="20"/>
        </w:rPr>
        <w:t>п. (в том числе экранные фо</w:t>
      </w:r>
      <w:r>
        <w:rPr>
          <w:sz w:val="20"/>
          <w:szCs w:val="20"/>
        </w:rPr>
        <w:t>рмы, алгоритмы, выходные формы)</w:t>
      </w:r>
      <w:r w:rsidR="00AE74B0">
        <w:rPr>
          <w:sz w:val="20"/>
          <w:szCs w:val="20"/>
        </w:rPr>
        <w:t xml:space="preserve"> явно </w:t>
      </w:r>
      <w:proofErr w:type="gramStart"/>
      <w:r w:rsidR="00AE74B0">
        <w:rPr>
          <w:sz w:val="20"/>
          <w:szCs w:val="20"/>
        </w:rPr>
        <w:t>не</w:t>
      </w:r>
      <w:r w:rsidR="00911BBC">
        <w:rPr>
          <w:sz w:val="20"/>
          <w:szCs w:val="20"/>
        </w:rPr>
        <w:t xml:space="preserve"> </w:t>
      </w:r>
      <w:r w:rsidRPr="00DD1564">
        <w:rPr>
          <w:sz w:val="20"/>
          <w:szCs w:val="20"/>
        </w:rPr>
        <w:t>оговорены</w:t>
      </w:r>
      <w:proofErr w:type="gramEnd"/>
      <w:r>
        <w:rPr>
          <w:sz w:val="20"/>
          <w:szCs w:val="20"/>
        </w:rPr>
        <w:t>,</w:t>
      </w:r>
      <w:r w:rsidRPr="00DD1564">
        <w:rPr>
          <w:sz w:val="20"/>
          <w:szCs w:val="20"/>
        </w:rPr>
        <w:t xml:space="preserve"> то форма их реализации ост</w:t>
      </w:r>
      <w:r w:rsidR="00701C95">
        <w:rPr>
          <w:sz w:val="20"/>
          <w:szCs w:val="20"/>
        </w:rPr>
        <w:t>ается на усмотрение Исполнителя.</w:t>
      </w:r>
    </w:p>
    <w:p w:rsidR="007252FC" w:rsidRDefault="007252FC" w:rsidP="008321B1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DD1564">
        <w:rPr>
          <w:sz w:val="20"/>
          <w:szCs w:val="20"/>
        </w:rPr>
        <w:t xml:space="preserve">Исполнитель не несет ответственности за сбой в работе </w:t>
      </w:r>
      <w:r w:rsidR="00AC508B">
        <w:rPr>
          <w:sz w:val="20"/>
          <w:szCs w:val="20"/>
        </w:rPr>
        <w:t>ПП</w:t>
      </w:r>
      <w:r w:rsidRPr="00DD1564">
        <w:rPr>
          <w:sz w:val="20"/>
          <w:szCs w:val="20"/>
        </w:rPr>
        <w:t>, возникший в результате вмешательства или действий третьих лиц в настройки ПП. В данном случае все работы по восстановлению работоспособности настройк</w:t>
      </w:r>
      <w:r w:rsidR="00701C95">
        <w:rPr>
          <w:sz w:val="20"/>
          <w:szCs w:val="20"/>
        </w:rPr>
        <w:t>и выполняются за счет Заказчика.</w:t>
      </w:r>
    </w:p>
    <w:p w:rsidR="007252FC" w:rsidRDefault="007252FC" w:rsidP="008321B1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DD1564">
        <w:rPr>
          <w:sz w:val="20"/>
          <w:szCs w:val="20"/>
        </w:rPr>
        <w:t xml:space="preserve">Исполнитель не несет ответственность за ошибки, имеющиеся в функционале типовой конфигурации </w:t>
      </w:r>
      <w:r>
        <w:rPr>
          <w:sz w:val="20"/>
          <w:szCs w:val="20"/>
        </w:rPr>
        <w:t>ПП, допущенные разработчиком ПП</w:t>
      </w:r>
      <w:r w:rsidRPr="00DD1564">
        <w:rPr>
          <w:sz w:val="20"/>
          <w:szCs w:val="20"/>
        </w:rPr>
        <w:t xml:space="preserve"> при выпуске обновлений. Поиск и устранение ошибок производится по согласованию Сторон и расценивается как дополнительные работы</w:t>
      </w:r>
      <w:r w:rsidR="006E7D75">
        <w:rPr>
          <w:sz w:val="20"/>
          <w:szCs w:val="20"/>
        </w:rPr>
        <w:t xml:space="preserve"> </w:t>
      </w:r>
      <w:r w:rsidRPr="00DD1564">
        <w:rPr>
          <w:sz w:val="20"/>
          <w:szCs w:val="20"/>
        </w:rPr>
        <w:t>/</w:t>
      </w:r>
      <w:r w:rsidR="006E7D75">
        <w:rPr>
          <w:sz w:val="20"/>
          <w:szCs w:val="20"/>
        </w:rPr>
        <w:t xml:space="preserve"> </w:t>
      </w:r>
      <w:r w:rsidRPr="00DD1564">
        <w:rPr>
          <w:sz w:val="20"/>
          <w:szCs w:val="20"/>
        </w:rPr>
        <w:t xml:space="preserve">услуги, не входящие в объем </w:t>
      </w:r>
      <w:r w:rsidR="006E37B6">
        <w:rPr>
          <w:sz w:val="20"/>
          <w:szCs w:val="20"/>
        </w:rPr>
        <w:t>Договор</w:t>
      </w:r>
      <w:r w:rsidRPr="00DD1564">
        <w:rPr>
          <w:sz w:val="20"/>
          <w:szCs w:val="20"/>
        </w:rPr>
        <w:t>а</w:t>
      </w:r>
      <w:r>
        <w:rPr>
          <w:sz w:val="20"/>
          <w:szCs w:val="20"/>
        </w:rPr>
        <w:t>.</w:t>
      </w:r>
    </w:p>
    <w:p w:rsidR="004F1C40" w:rsidRDefault="004F1C40" w:rsidP="0075590E">
      <w:pPr>
        <w:pStyle w:val="a0"/>
        <w:tabs>
          <w:tab w:val="clear" w:pos="720"/>
          <w:tab w:val="num" w:pos="-284"/>
        </w:tabs>
        <w:spacing w:after="0"/>
        <w:ind w:left="0" w:firstLine="0"/>
        <w:rPr>
          <w:sz w:val="20"/>
          <w:szCs w:val="20"/>
        </w:rPr>
      </w:pPr>
      <w:r w:rsidRPr="003B0D08">
        <w:rPr>
          <w:sz w:val="20"/>
          <w:szCs w:val="20"/>
        </w:rPr>
        <w:t xml:space="preserve">Исполнитель </w:t>
      </w:r>
      <w:r>
        <w:rPr>
          <w:sz w:val="20"/>
          <w:szCs w:val="20"/>
        </w:rPr>
        <w:t xml:space="preserve">не несет ответственность за </w:t>
      </w:r>
      <w:r w:rsidRPr="003B0D08">
        <w:rPr>
          <w:sz w:val="20"/>
          <w:szCs w:val="20"/>
        </w:rPr>
        <w:t>невыполнение</w:t>
      </w:r>
      <w:r>
        <w:rPr>
          <w:sz w:val="20"/>
          <w:szCs w:val="20"/>
        </w:rPr>
        <w:t xml:space="preserve"> и</w:t>
      </w:r>
      <w:r w:rsidR="006E7D75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="006E7D7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или несвоевременное выполнение обязательств по </w:t>
      </w:r>
      <w:r w:rsidR="006E37B6">
        <w:rPr>
          <w:sz w:val="20"/>
          <w:szCs w:val="20"/>
        </w:rPr>
        <w:t>Договор</w:t>
      </w:r>
      <w:r w:rsidRPr="003B0D08">
        <w:rPr>
          <w:sz w:val="20"/>
          <w:szCs w:val="20"/>
        </w:rPr>
        <w:t>у, если оно вызвано действием</w:t>
      </w:r>
      <w:r>
        <w:rPr>
          <w:sz w:val="20"/>
          <w:szCs w:val="20"/>
        </w:rPr>
        <w:t xml:space="preserve"> </w:t>
      </w:r>
      <w:r w:rsidR="003345DA">
        <w:rPr>
          <w:sz w:val="20"/>
          <w:szCs w:val="20"/>
        </w:rPr>
        <w:t xml:space="preserve">или бездействием Заказчика, </w:t>
      </w:r>
      <w:r w:rsidRPr="003B0D08">
        <w:rPr>
          <w:sz w:val="20"/>
          <w:szCs w:val="20"/>
        </w:rPr>
        <w:t>повлекшим невыполнение им собственных</w:t>
      </w:r>
      <w:r>
        <w:rPr>
          <w:sz w:val="20"/>
          <w:szCs w:val="20"/>
        </w:rPr>
        <w:t xml:space="preserve"> </w:t>
      </w:r>
      <w:r w:rsidRPr="003B0D08">
        <w:rPr>
          <w:sz w:val="20"/>
          <w:szCs w:val="20"/>
        </w:rPr>
        <w:t xml:space="preserve">обязательств по </w:t>
      </w:r>
      <w:r w:rsidR="006E37B6">
        <w:rPr>
          <w:sz w:val="20"/>
          <w:szCs w:val="20"/>
        </w:rPr>
        <w:t>Договор</w:t>
      </w:r>
      <w:r w:rsidRPr="003B0D08">
        <w:rPr>
          <w:sz w:val="20"/>
          <w:szCs w:val="20"/>
        </w:rPr>
        <w:t>у перед Исполнителем.</w:t>
      </w:r>
    </w:p>
    <w:p w:rsidR="004F1C40" w:rsidRPr="00C16FCA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bookmarkStart w:id="11" w:name="_Ref278539977"/>
      <w:r w:rsidRPr="00C16FCA">
        <w:rPr>
          <w:rFonts w:ascii="Times New Roman" w:hAnsi="Times New Roman" w:cs="Times New Roman"/>
          <w:sz w:val="20"/>
          <w:szCs w:val="20"/>
        </w:rPr>
        <w:t>Форс-мажор и освобождение от ответственности</w:t>
      </w:r>
      <w:bookmarkEnd w:id="11"/>
    </w:p>
    <w:p w:rsidR="004F1C40" w:rsidRPr="00320458" w:rsidRDefault="004F1C40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bookmarkStart w:id="12" w:name="_Ref188524970"/>
      <w:r w:rsidRPr="00320458">
        <w:rPr>
          <w:sz w:val="20"/>
          <w:szCs w:val="20"/>
        </w:rPr>
        <w:t xml:space="preserve">Стороны освобождаются от ответственности за частичное или полное неисполнение обязательств по </w:t>
      </w:r>
      <w:r w:rsidR="006E37B6">
        <w:rPr>
          <w:sz w:val="20"/>
          <w:szCs w:val="20"/>
        </w:rPr>
        <w:t>Договор</w:t>
      </w:r>
      <w:r w:rsidRPr="00320458">
        <w:rPr>
          <w:sz w:val="20"/>
          <w:szCs w:val="20"/>
        </w:rPr>
        <w:t xml:space="preserve">у, если оно явилось следствием обстоятельств непреодолимой силы, </w:t>
      </w:r>
      <w:proofErr w:type="gramStart"/>
      <w:r w:rsidRPr="00320458">
        <w:rPr>
          <w:sz w:val="20"/>
          <w:szCs w:val="20"/>
        </w:rPr>
        <w:t>и</w:t>
      </w:r>
      <w:proofErr w:type="gramEnd"/>
      <w:r w:rsidRPr="00320458">
        <w:rPr>
          <w:sz w:val="20"/>
          <w:szCs w:val="20"/>
        </w:rPr>
        <w:t xml:space="preserve"> если эти обстоятельства непосредственно повлияли на исполнение обязательств по </w:t>
      </w:r>
      <w:r w:rsidR="006E37B6">
        <w:rPr>
          <w:sz w:val="20"/>
          <w:szCs w:val="20"/>
        </w:rPr>
        <w:t>Договор</w:t>
      </w:r>
      <w:r w:rsidRPr="00320458">
        <w:rPr>
          <w:sz w:val="20"/>
          <w:szCs w:val="20"/>
        </w:rPr>
        <w:t>у.</w:t>
      </w:r>
    </w:p>
    <w:p w:rsidR="004F1C40" w:rsidRPr="00320458" w:rsidRDefault="004F1C40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 w:rsidRPr="00320458">
        <w:rPr>
          <w:sz w:val="20"/>
          <w:szCs w:val="20"/>
        </w:rPr>
        <w:t>Под обстоятельствами непреодолимой силы Стороны понимают такие обстоятельства как: землетрясения, пожары, наводнения, забастовки, эпидемии, взрывы, военные действия и прочие стихийные бедствия.</w:t>
      </w:r>
    </w:p>
    <w:p w:rsidR="004F1C40" w:rsidRPr="00320458" w:rsidRDefault="004F1C40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 w:rsidRPr="00320458">
        <w:rPr>
          <w:sz w:val="20"/>
          <w:szCs w:val="20"/>
        </w:rPr>
        <w:t xml:space="preserve">Сторона, для которой создалась невозможность исполнения обязательств по </w:t>
      </w:r>
      <w:r w:rsidR="006E37B6">
        <w:rPr>
          <w:sz w:val="20"/>
          <w:szCs w:val="20"/>
        </w:rPr>
        <w:t>Договор</w:t>
      </w:r>
      <w:r w:rsidRPr="00320458">
        <w:rPr>
          <w:sz w:val="20"/>
          <w:szCs w:val="20"/>
        </w:rPr>
        <w:t>у, обязана в течение 5 (пяти) календарных дней известить другую Сторону о наступлении и прекращении вышеуказанных обстоятельств.</w:t>
      </w:r>
      <w:r>
        <w:rPr>
          <w:sz w:val="20"/>
          <w:szCs w:val="20"/>
        </w:rPr>
        <w:t xml:space="preserve"> </w:t>
      </w:r>
      <w:r w:rsidRPr="00320458">
        <w:rPr>
          <w:sz w:val="20"/>
          <w:szCs w:val="20"/>
        </w:rPr>
        <w:t xml:space="preserve">Надлежащим доказательством наличия указанных выше обстоятельств и их продолжительности являются справки компетентных органов России. </w:t>
      </w:r>
    </w:p>
    <w:bookmarkEnd w:id="12"/>
    <w:p w:rsidR="004F1C40" w:rsidRDefault="004F1C40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Н</w:t>
      </w:r>
      <w:r w:rsidRPr="00320458">
        <w:rPr>
          <w:sz w:val="20"/>
          <w:szCs w:val="20"/>
        </w:rPr>
        <w:t xml:space="preserve">а время действия обстоятельств непреодолимой силы, освобождающих от ответственности, обязательства Заказчика и Исполнителя приостанавливаются, санкции за неисполнение </w:t>
      </w:r>
      <w:r w:rsidR="006E37B6">
        <w:rPr>
          <w:sz w:val="20"/>
          <w:szCs w:val="20"/>
        </w:rPr>
        <w:t>Договор</w:t>
      </w:r>
      <w:r w:rsidRPr="00320458">
        <w:rPr>
          <w:sz w:val="20"/>
          <w:szCs w:val="20"/>
        </w:rPr>
        <w:t xml:space="preserve">ных обязательств не применяются, </w:t>
      </w:r>
      <w:r w:rsidRPr="00320458">
        <w:rPr>
          <w:sz w:val="20"/>
          <w:szCs w:val="20"/>
        </w:rPr>
        <w:lastRenderedPageBreak/>
        <w:t xml:space="preserve">а срок исполнения </w:t>
      </w:r>
      <w:r w:rsidR="006E37B6">
        <w:rPr>
          <w:sz w:val="20"/>
          <w:szCs w:val="20"/>
        </w:rPr>
        <w:t>Договор</w:t>
      </w:r>
      <w:r w:rsidRPr="00320458">
        <w:rPr>
          <w:sz w:val="20"/>
          <w:szCs w:val="20"/>
        </w:rPr>
        <w:t>ных обязательств продлевается на период, соответствующий сроку действия наступившего обстоятельства и разумному сроку для устранения его последствий.</w:t>
      </w:r>
    </w:p>
    <w:p w:rsidR="004F1C40" w:rsidRPr="00E92529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E92529">
        <w:rPr>
          <w:rFonts w:ascii="Times New Roman" w:hAnsi="Times New Roman" w:cs="Times New Roman"/>
          <w:sz w:val="20"/>
          <w:szCs w:val="20"/>
        </w:rPr>
        <w:t>Порядок решения споров</w:t>
      </w:r>
    </w:p>
    <w:p w:rsidR="004D0903" w:rsidRDefault="004D0903" w:rsidP="008321B1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 w:rsidRPr="00B13E44">
        <w:rPr>
          <w:sz w:val="20"/>
          <w:szCs w:val="20"/>
        </w:rPr>
        <w:t xml:space="preserve">Стороны обязуются принять все меры к разрешению споров и разногласий, которые могут возникнуть из </w:t>
      </w:r>
      <w:r w:rsidR="006E37B6">
        <w:rPr>
          <w:sz w:val="20"/>
          <w:szCs w:val="20"/>
        </w:rPr>
        <w:t>Договор</w:t>
      </w:r>
      <w:r w:rsidRPr="00B13E44">
        <w:rPr>
          <w:sz w:val="20"/>
          <w:szCs w:val="20"/>
        </w:rPr>
        <w:t>а или в связи с ним, путем переговоров, при этом содержание принятых решений фиксируется Протоколом встречи Сторон, подписывается Ответственными лицами</w:t>
      </w:r>
      <w:r>
        <w:rPr>
          <w:sz w:val="20"/>
          <w:szCs w:val="20"/>
        </w:rPr>
        <w:t>.</w:t>
      </w:r>
    </w:p>
    <w:p w:rsidR="004D0903" w:rsidRDefault="004D0903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 w:rsidRPr="00B13E44">
        <w:rPr>
          <w:sz w:val="20"/>
          <w:szCs w:val="20"/>
        </w:rPr>
        <w:t xml:space="preserve">Стороны устанавливают обязательный претензионный порядок рассмотрения споров. Сторона обязана ответить на претензию в течение 10 календарных дней со дня ее получения. Претензии друг другу направляются следующими средствами связи: электронная почта (обязательно уведомление о прочтении, претензия прикрепляется отдельным файлом в формате </w:t>
      </w:r>
      <w:proofErr w:type="spellStart"/>
      <w:r w:rsidRPr="00B13E44">
        <w:rPr>
          <w:sz w:val="20"/>
          <w:szCs w:val="20"/>
        </w:rPr>
        <w:t>pdf</w:t>
      </w:r>
      <w:proofErr w:type="spellEnd"/>
      <w:r w:rsidRPr="00B13E44">
        <w:rPr>
          <w:sz w:val="20"/>
          <w:szCs w:val="20"/>
        </w:rPr>
        <w:t xml:space="preserve">, адреса электронной почты сторон и/или уполномоченных лиц указываются в </w:t>
      </w:r>
      <w:r w:rsidR="00AC508B">
        <w:rPr>
          <w:sz w:val="20"/>
          <w:szCs w:val="20"/>
        </w:rPr>
        <w:t>Приложении № 1</w:t>
      </w:r>
      <w:r w:rsidRPr="00B13E44">
        <w:rPr>
          <w:sz w:val="20"/>
          <w:szCs w:val="20"/>
        </w:rPr>
        <w:t xml:space="preserve">), почтовое отправление с уведомлением, курьерская доставка. </w:t>
      </w:r>
    </w:p>
    <w:p w:rsidR="004F1C40" w:rsidRPr="00320458" w:rsidRDefault="004D0903" w:rsidP="008321B1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 w:rsidRPr="00B13E44">
        <w:rPr>
          <w:sz w:val="20"/>
          <w:szCs w:val="20"/>
        </w:rPr>
        <w:t>Стороны ведут всю пе</w:t>
      </w:r>
      <w:r>
        <w:rPr>
          <w:sz w:val="20"/>
          <w:szCs w:val="20"/>
        </w:rPr>
        <w:t xml:space="preserve">реписку по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 xml:space="preserve">у </w:t>
      </w:r>
      <w:r w:rsidRPr="00B13E44">
        <w:rPr>
          <w:sz w:val="20"/>
          <w:szCs w:val="20"/>
        </w:rPr>
        <w:t xml:space="preserve">согласно </w:t>
      </w:r>
      <w:proofErr w:type="spellStart"/>
      <w:r>
        <w:rPr>
          <w:sz w:val="20"/>
          <w:szCs w:val="20"/>
        </w:rPr>
        <w:t>пп</w:t>
      </w:r>
      <w:proofErr w:type="spellEnd"/>
      <w:r>
        <w:rPr>
          <w:sz w:val="20"/>
          <w:szCs w:val="20"/>
        </w:rPr>
        <w:t>.</w:t>
      </w:r>
      <w:r w:rsidR="006E7D75">
        <w:rPr>
          <w:sz w:val="20"/>
          <w:szCs w:val="20"/>
        </w:rPr>
        <w:t> </w:t>
      </w:r>
      <w:r w:rsidR="00902855">
        <w:rPr>
          <w:sz w:val="20"/>
          <w:szCs w:val="20"/>
        </w:rPr>
        <w:t>13.7</w:t>
      </w:r>
      <w:r w:rsidR="006E7D75">
        <w:rPr>
          <w:sz w:val="20"/>
          <w:szCs w:val="20"/>
        </w:rPr>
        <w:t>-</w:t>
      </w:r>
      <w:r w:rsidR="00902855">
        <w:rPr>
          <w:sz w:val="20"/>
          <w:szCs w:val="20"/>
        </w:rPr>
        <w:t>13.1</w:t>
      </w:r>
      <w:r w:rsidR="00BD4B8E">
        <w:rPr>
          <w:sz w:val="20"/>
          <w:szCs w:val="20"/>
        </w:rPr>
        <w:t>0</w:t>
      </w:r>
      <w:r w:rsidRPr="00B13E44">
        <w:rPr>
          <w:sz w:val="20"/>
          <w:szCs w:val="20"/>
        </w:rPr>
        <w:t xml:space="preserve"> </w:t>
      </w:r>
      <w:r w:rsidR="006E37B6">
        <w:rPr>
          <w:sz w:val="20"/>
          <w:szCs w:val="20"/>
        </w:rPr>
        <w:t>Договор</w:t>
      </w:r>
      <w:r>
        <w:rPr>
          <w:sz w:val="20"/>
          <w:szCs w:val="20"/>
        </w:rPr>
        <w:t>а</w:t>
      </w:r>
      <w:r w:rsidR="00B330FD">
        <w:rPr>
          <w:sz w:val="20"/>
          <w:szCs w:val="20"/>
        </w:rPr>
        <w:t xml:space="preserve"> и Приложения № 1 к </w:t>
      </w:r>
      <w:r w:rsidR="006E37B6">
        <w:rPr>
          <w:sz w:val="20"/>
          <w:szCs w:val="20"/>
        </w:rPr>
        <w:t>Договор</w:t>
      </w:r>
      <w:r w:rsidR="00B330FD">
        <w:rPr>
          <w:sz w:val="20"/>
          <w:szCs w:val="20"/>
        </w:rPr>
        <w:t xml:space="preserve">у. </w:t>
      </w:r>
      <w:r w:rsidRPr="00B13E44">
        <w:rPr>
          <w:sz w:val="20"/>
          <w:szCs w:val="20"/>
        </w:rPr>
        <w:t>При рассмотрении и урегулирования споров в досудебной или судебной стадии перепис</w:t>
      </w:r>
      <w:r w:rsidR="00255D87">
        <w:rPr>
          <w:sz w:val="20"/>
          <w:szCs w:val="20"/>
        </w:rPr>
        <w:t>ка Сторон по электронной почте</w:t>
      </w:r>
      <w:r w:rsidRPr="00B13E44">
        <w:rPr>
          <w:sz w:val="20"/>
          <w:szCs w:val="20"/>
        </w:rPr>
        <w:t>, Протоколы встреч будут признаны Сторонами достаточными доказательствами</w:t>
      </w:r>
      <w:r w:rsidR="004F1C40" w:rsidRPr="00320458">
        <w:rPr>
          <w:sz w:val="20"/>
          <w:szCs w:val="20"/>
        </w:rPr>
        <w:t>.</w:t>
      </w:r>
    </w:p>
    <w:p w:rsidR="004F1C40" w:rsidRDefault="00B60AF6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В случае</w:t>
      </w:r>
      <w:r w:rsidR="004F1C40" w:rsidRPr="00320458">
        <w:rPr>
          <w:sz w:val="20"/>
          <w:szCs w:val="20"/>
        </w:rPr>
        <w:t xml:space="preserve"> если Стороны не смогут прийти к соглашению, то все споры и разногласия подлежат разрешению </w:t>
      </w:r>
      <w:r w:rsidR="00716982">
        <w:rPr>
          <w:sz w:val="20"/>
          <w:szCs w:val="20"/>
        </w:rPr>
        <w:t>в А</w:t>
      </w:r>
      <w:r w:rsidR="0069546E">
        <w:rPr>
          <w:sz w:val="20"/>
          <w:szCs w:val="20"/>
        </w:rPr>
        <w:t>рбитражном суде</w:t>
      </w:r>
      <w:r w:rsidR="002A76B3">
        <w:rPr>
          <w:sz w:val="20"/>
          <w:szCs w:val="20"/>
        </w:rPr>
        <w:t xml:space="preserve"> по месту нахождения Истца</w:t>
      </w:r>
      <w:r w:rsidR="004F1C40">
        <w:rPr>
          <w:sz w:val="20"/>
          <w:szCs w:val="20"/>
        </w:rPr>
        <w:t xml:space="preserve">. </w:t>
      </w:r>
    </w:p>
    <w:p w:rsidR="004F1C40" w:rsidRPr="00E92529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E92529">
        <w:rPr>
          <w:rFonts w:ascii="Times New Roman" w:hAnsi="Times New Roman" w:cs="Times New Roman"/>
          <w:sz w:val="20"/>
          <w:szCs w:val="20"/>
        </w:rPr>
        <w:t xml:space="preserve">Расторжение </w:t>
      </w:r>
      <w:r w:rsidR="006E37B6">
        <w:rPr>
          <w:rFonts w:ascii="Times New Roman" w:hAnsi="Times New Roman" w:cs="Times New Roman"/>
          <w:sz w:val="20"/>
          <w:szCs w:val="20"/>
        </w:rPr>
        <w:t>Договор</w:t>
      </w:r>
      <w:r w:rsidRPr="00E92529">
        <w:rPr>
          <w:rFonts w:ascii="Times New Roman" w:hAnsi="Times New Roman" w:cs="Times New Roman"/>
          <w:sz w:val="20"/>
          <w:szCs w:val="20"/>
        </w:rPr>
        <w:t>а</w:t>
      </w:r>
    </w:p>
    <w:p w:rsidR="004F1C40" w:rsidRPr="00E92529" w:rsidRDefault="006E37B6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Договор</w:t>
      </w:r>
      <w:r w:rsidR="004F1C40" w:rsidRPr="00E92529">
        <w:rPr>
          <w:sz w:val="20"/>
          <w:szCs w:val="20"/>
        </w:rPr>
        <w:t xml:space="preserve"> может </w:t>
      </w:r>
      <w:r w:rsidR="00716982" w:rsidRPr="00E92529">
        <w:rPr>
          <w:sz w:val="20"/>
          <w:szCs w:val="20"/>
        </w:rPr>
        <w:t>быть</w:t>
      </w:r>
      <w:r w:rsidR="004F1C40" w:rsidRPr="00E92529">
        <w:rPr>
          <w:sz w:val="20"/>
          <w:szCs w:val="20"/>
        </w:rPr>
        <w:t xml:space="preserve"> расторгнут в любой момент по взаимному письменному согласованию Сторон. В этом случае услуги по </w:t>
      </w:r>
      <w:r>
        <w:rPr>
          <w:sz w:val="20"/>
          <w:szCs w:val="20"/>
        </w:rPr>
        <w:t>Договор</w:t>
      </w:r>
      <w:r w:rsidR="004F1C40" w:rsidRPr="00E92529">
        <w:rPr>
          <w:sz w:val="20"/>
          <w:szCs w:val="20"/>
        </w:rPr>
        <w:t xml:space="preserve">у считаются оказанными Заказчику с наступлением для Заказчика обязательств по оплате в согласованном Сторонами объеме при расторжении </w:t>
      </w:r>
      <w:r>
        <w:rPr>
          <w:sz w:val="20"/>
          <w:szCs w:val="20"/>
        </w:rPr>
        <w:t>Договор</w:t>
      </w:r>
      <w:r w:rsidR="004F1C40" w:rsidRPr="00E92529">
        <w:rPr>
          <w:sz w:val="20"/>
          <w:szCs w:val="20"/>
        </w:rPr>
        <w:t>а.</w:t>
      </w:r>
    </w:p>
    <w:p w:rsidR="004F1C40" w:rsidRDefault="006E37B6" w:rsidP="0075590E">
      <w:pPr>
        <w:pStyle w:val="a0"/>
        <w:tabs>
          <w:tab w:val="clear" w:pos="720"/>
          <w:tab w:val="num" w:pos="-142"/>
        </w:tabs>
        <w:spacing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Договор</w:t>
      </w:r>
      <w:r w:rsidR="004F1C40" w:rsidRPr="00E92529">
        <w:rPr>
          <w:sz w:val="20"/>
          <w:szCs w:val="20"/>
        </w:rPr>
        <w:t xml:space="preserve"> может </w:t>
      </w:r>
      <w:r w:rsidR="00716982" w:rsidRPr="00E92529">
        <w:rPr>
          <w:sz w:val="20"/>
          <w:szCs w:val="20"/>
        </w:rPr>
        <w:t>быть</w:t>
      </w:r>
      <w:r w:rsidR="004F1C40" w:rsidRPr="00E92529">
        <w:rPr>
          <w:sz w:val="20"/>
          <w:szCs w:val="20"/>
        </w:rPr>
        <w:t xml:space="preserve"> расторгнут по письменному одностороннему заявлению одной из Сторон в случае, когда обстоятельства, указанные в </w:t>
      </w:r>
      <w:r w:rsidR="004F1C40">
        <w:rPr>
          <w:sz w:val="20"/>
          <w:szCs w:val="20"/>
        </w:rPr>
        <w:t xml:space="preserve">разделе </w:t>
      </w:r>
      <w:r w:rsidR="00AF2EF2">
        <w:rPr>
          <w:sz w:val="20"/>
          <w:szCs w:val="20"/>
        </w:rPr>
        <w:fldChar w:fldCharType="begin"/>
      </w:r>
      <w:r w:rsidR="004F1C40">
        <w:rPr>
          <w:sz w:val="20"/>
          <w:szCs w:val="20"/>
        </w:rPr>
        <w:instrText xml:space="preserve"> REF _Ref278539977 \r \h </w:instrText>
      </w:r>
      <w:r w:rsidR="007A1F5F">
        <w:rPr>
          <w:sz w:val="20"/>
          <w:szCs w:val="20"/>
        </w:rPr>
        <w:instrText xml:space="preserve"> \* MERGEFORMAT </w:instrText>
      </w:r>
      <w:r w:rsidR="00AF2EF2">
        <w:rPr>
          <w:sz w:val="20"/>
          <w:szCs w:val="20"/>
        </w:rPr>
      </w:r>
      <w:r w:rsidR="00AF2EF2">
        <w:rPr>
          <w:sz w:val="20"/>
          <w:szCs w:val="20"/>
        </w:rPr>
        <w:fldChar w:fldCharType="separate"/>
      </w:r>
      <w:r w:rsidR="00493F49">
        <w:rPr>
          <w:sz w:val="20"/>
          <w:szCs w:val="20"/>
        </w:rPr>
        <w:t>7</w:t>
      </w:r>
      <w:r w:rsidR="00AF2EF2">
        <w:rPr>
          <w:sz w:val="20"/>
          <w:szCs w:val="20"/>
        </w:rPr>
        <w:fldChar w:fldCharType="end"/>
      </w:r>
      <w:r w:rsidR="004F1C40" w:rsidRPr="00E92529">
        <w:rPr>
          <w:sz w:val="20"/>
          <w:szCs w:val="20"/>
        </w:rPr>
        <w:t xml:space="preserve"> </w:t>
      </w:r>
      <w:r>
        <w:rPr>
          <w:sz w:val="20"/>
          <w:szCs w:val="20"/>
        </w:rPr>
        <w:t>Договор</w:t>
      </w:r>
      <w:r w:rsidR="004F1C40" w:rsidRPr="00E92529">
        <w:rPr>
          <w:sz w:val="20"/>
          <w:szCs w:val="20"/>
        </w:rPr>
        <w:t xml:space="preserve">а, длятся более 6 месяцев. В этом случае услуги по </w:t>
      </w:r>
      <w:r>
        <w:rPr>
          <w:sz w:val="20"/>
          <w:szCs w:val="20"/>
        </w:rPr>
        <w:t>Договор</w:t>
      </w:r>
      <w:r w:rsidR="004F1C40" w:rsidRPr="00E92529">
        <w:rPr>
          <w:sz w:val="20"/>
          <w:szCs w:val="20"/>
        </w:rPr>
        <w:t>у считаются оказанными Заказчику с наступлением для Заказчика обязательств по оплате</w:t>
      </w:r>
      <w:r w:rsidR="004F1C40">
        <w:rPr>
          <w:sz w:val="20"/>
          <w:szCs w:val="20"/>
        </w:rPr>
        <w:t>.</w:t>
      </w:r>
      <w:r w:rsidR="004F1C40" w:rsidRPr="00E92529">
        <w:rPr>
          <w:sz w:val="20"/>
          <w:szCs w:val="20"/>
        </w:rPr>
        <w:t xml:space="preserve"> </w:t>
      </w:r>
      <w:r w:rsidR="004F1C40">
        <w:rPr>
          <w:sz w:val="20"/>
          <w:szCs w:val="20"/>
        </w:rPr>
        <w:t>Порядок определения обязательств аналогичен п.</w:t>
      </w:r>
      <w:r w:rsidR="003345DA">
        <w:rPr>
          <w:sz w:val="20"/>
          <w:szCs w:val="20"/>
        </w:rPr>
        <w:t xml:space="preserve"> </w:t>
      </w:r>
      <w:r w:rsidR="00AF2EF2">
        <w:rPr>
          <w:sz w:val="20"/>
          <w:szCs w:val="20"/>
        </w:rPr>
        <w:fldChar w:fldCharType="begin"/>
      </w:r>
      <w:r w:rsidR="004F1C40">
        <w:rPr>
          <w:sz w:val="20"/>
          <w:szCs w:val="20"/>
        </w:rPr>
        <w:instrText xml:space="preserve"> REF _Ref279407724 \r \h </w:instrText>
      </w:r>
      <w:r w:rsidR="007A1F5F">
        <w:rPr>
          <w:sz w:val="20"/>
          <w:szCs w:val="20"/>
        </w:rPr>
        <w:instrText xml:space="preserve"> \* MERGEFORMAT </w:instrText>
      </w:r>
      <w:r w:rsidR="00AF2EF2">
        <w:rPr>
          <w:sz w:val="20"/>
          <w:szCs w:val="20"/>
        </w:rPr>
      </w:r>
      <w:r w:rsidR="00AF2EF2">
        <w:rPr>
          <w:sz w:val="20"/>
          <w:szCs w:val="20"/>
        </w:rPr>
        <w:fldChar w:fldCharType="separate"/>
      </w:r>
      <w:r w:rsidR="00493F49">
        <w:rPr>
          <w:sz w:val="20"/>
          <w:szCs w:val="20"/>
        </w:rPr>
        <w:t>9.4</w:t>
      </w:r>
      <w:r w:rsidR="00AF2EF2">
        <w:rPr>
          <w:sz w:val="20"/>
          <w:szCs w:val="20"/>
        </w:rPr>
        <w:fldChar w:fldCharType="end"/>
      </w:r>
      <w:r w:rsidR="004F1C40">
        <w:rPr>
          <w:sz w:val="20"/>
          <w:szCs w:val="20"/>
        </w:rPr>
        <w:t xml:space="preserve">, при этом дата расторжения определяется по согласованию Сторон, но не может быть ранее даты наступления </w:t>
      </w:r>
      <w:r w:rsidR="004F1C40" w:rsidRPr="00E92529">
        <w:rPr>
          <w:sz w:val="20"/>
          <w:szCs w:val="20"/>
        </w:rPr>
        <w:t>форс-мажорных обстоятельств.</w:t>
      </w:r>
    </w:p>
    <w:p w:rsidR="004F1C40" w:rsidRDefault="004F1C40" w:rsidP="0075590E">
      <w:pPr>
        <w:pStyle w:val="a0"/>
        <w:tabs>
          <w:tab w:val="clear" w:pos="720"/>
          <w:tab w:val="num" w:pos="-142"/>
          <w:tab w:val="num" w:pos="284"/>
        </w:tabs>
        <w:spacing w:after="0"/>
        <w:ind w:left="0" w:firstLine="0"/>
        <w:rPr>
          <w:sz w:val="20"/>
          <w:szCs w:val="20"/>
        </w:rPr>
      </w:pPr>
      <w:r w:rsidRPr="00951043">
        <w:rPr>
          <w:sz w:val="20"/>
          <w:szCs w:val="20"/>
        </w:rPr>
        <w:t xml:space="preserve">В случае нарушения Заказчиком своих обязательств, </w:t>
      </w:r>
      <w:r>
        <w:rPr>
          <w:sz w:val="20"/>
          <w:szCs w:val="20"/>
        </w:rPr>
        <w:t xml:space="preserve">а именно препятствования </w:t>
      </w:r>
      <w:r w:rsidRPr="00951043">
        <w:rPr>
          <w:sz w:val="20"/>
          <w:szCs w:val="20"/>
        </w:rPr>
        <w:t xml:space="preserve">успешному выполнению Исполнителем своих обязательств, Исполнитель вправе расторгнуть в одностороннем порядке </w:t>
      </w:r>
      <w:r w:rsidR="006E37B6">
        <w:rPr>
          <w:sz w:val="20"/>
          <w:szCs w:val="20"/>
        </w:rPr>
        <w:t>Договор</w:t>
      </w:r>
      <w:r w:rsidRPr="00951043">
        <w:rPr>
          <w:sz w:val="20"/>
          <w:szCs w:val="20"/>
        </w:rPr>
        <w:t>, предупредив Заказчика за пять дней</w:t>
      </w:r>
      <w:r>
        <w:rPr>
          <w:sz w:val="20"/>
          <w:szCs w:val="20"/>
        </w:rPr>
        <w:t xml:space="preserve"> до даты расторжения</w:t>
      </w:r>
      <w:r w:rsidRPr="00951043">
        <w:rPr>
          <w:sz w:val="20"/>
          <w:szCs w:val="20"/>
        </w:rPr>
        <w:t xml:space="preserve">, и потребовать оплаты фактически </w:t>
      </w:r>
      <w:r>
        <w:rPr>
          <w:sz w:val="20"/>
          <w:szCs w:val="20"/>
        </w:rPr>
        <w:t>оказанных услуг</w:t>
      </w:r>
      <w:r w:rsidRPr="00951043">
        <w:rPr>
          <w:sz w:val="20"/>
          <w:szCs w:val="20"/>
        </w:rPr>
        <w:t xml:space="preserve">. Заказчик при этом не вправе требовать возмещения убытков, вызванных расторжением </w:t>
      </w:r>
      <w:r w:rsidR="006E37B6">
        <w:rPr>
          <w:sz w:val="20"/>
          <w:szCs w:val="20"/>
        </w:rPr>
        <w:t>Договор</w:t>
      </w:r>
      <w:r w:rsidRPr="00951043">
        <w:rPr>
          <w:sz w:val="20"/>
          <w:szCs w:val="20"/>
        </w:rPr>
        <w:t>а.</w:t>
      </w:r>
      <w:r w:rsidR="0040292D" w:rsidRPr="0040292D">
        <w:rPr>
          <w:sz w:val="20"/>
          <w:szCs w:val="20"/>
        </w:rPr>
        <w:t xml:space="preserve"> </w:t>
      </w:r>
      <w:r w:rsidR="0040292D" w:rsidRPr="00B13E44">
        <w:rPr>
          <w:sz w:val="20"/>
          <w:szCs w:val="20"/>
        </w:rPr>
        <w:t xml:space="preserve">Заказчик обязан оплатить фактически </w:t>
      </w:r>
      <w:r w:rsidR="0040292D">
        <w:rPr>
          <w:sz w:val="20"/>
          <w:szCs w:val="20"/>
        </w:rPr>
        <w:t xml:space="preserve">выполненные </w:t>
      </w:r>
      <w:r w:rsidR="0040292D" w:rsidRPr="000C3629">
        <w:rPr>
          <w:sz w:val="20"/>
          <w:szCs w:val="20"/>
        </w:rPr>
        <w:t>работ</w:t>
      </w:r>
      <w:r w:rsidR="0040292D" w:rsidRPr="00B13E44">
        <w:rPr>
          <w:sz w:val="20"/>
          <w:szCs w:val="20"/>
        </w:rPr>
        <w:t>ы/</w:t>
      </w:r>
      <w:r w:rsidR="0040292D" w:rsidRPr="000C3629">
        <w:rPr>
          <w:sz w:val="20"/>
          <w:szCs w:val="20"/>
        </w:rPr>
        <w:t xml:space="preserve"> </w:t>
      </w:r>
      <w:r w:rsidR="0040292D" w:rsidRPr="00B13E44">
        <w:rPr>
          <w:sz w:val="20"/>
          <w:szCs w:val="20"/>
        </w:rPr>
        <w:t>оказанные услуги в течение 3 (трех) рабочих дней с момента подписания Акта сдачи-приемки и согласно выставленному счету Исполнителя. В случае не подписания Акта сдачи-приемки, работы</w:t>
      </w:r>
      <w:r w:rsidR="00432337">
        <w:rPr>
          <w:sz w:val="20"/>
          <w:szCs w:val="20"/>
        </w:rPr>
        <w:t xml:space="preserve"> </w:t>
      </w:r>
      <w:r w:rsidR="0040292D" w:rsidRPr="00B13E44">
        <w:rPr>
          <w:sz w:val="20"/>
          <w:szCs w:val="20"/>
        </w:rPr>
        <w:t>/</w:t>
      </w:r>
      <w:r w:rsidR="00432337">
        <w:rPr>
          <w:sz w:val="20"/>
          <w:szCs w:val="20"/>
        </w:rPr>
        <w:t xml:space="preserve"> </w:t>
      </w:r>
      <w:r w:rsidR="0040292D" w:rsidRPr="00B13E44">
        <w:rPr>
          <w:sz w:val="20"/>
          <w:szCs w:val="20"/>
        </w:rPr>
        <w:t>услуги подлежат оплате в течение 3 (трех) рабочих дней с момента получения счета Заказчиком.</w:t>
      </w:r>
    </w:p>
    <w:p w:rsidR="004F1C40" w:rsidRDefault="004F1C40" w:rsidP="0075590E">
      <w:pPr>
        <w:pStyle w:val="a0"/>
        <w:tabs>
          <w:tab w:val="clear" w:pos="720"/>
          <w:tab w:val="num" w:pos="-142"/>
          <w:tab w:val="num" w:pos="284"/>
        </w:tabs>
        <w:spacing w:after="0"/>
        <w:ind w:left="0" w:firstLine="0"/>
        <w:rPr>
          <w:sz w:val="20"/>
          <w:szCs w:val="20"/>
        </w:rPr>
      </w:pPr>
      <w:bookmarkStart w:id="13" w:name="_Ref279407724"/>
      <w:r w:rsidRPr="001A42FD">
        <w:rPr>
          <w:sz w:val="20"/>
          <w:szCs w:val="20"/>
        </w:rPr>
        <w:t xml:space="preserve">Заказчик может до сдачи ему результатов оказанных услуг отказаться от исполнения </w:t>
      </w:r>
      <w:r w:rsidR="006E37B6">
        <w:rPr>
          <w:sz w:val="20"/>
          <w:szCs w:val="20"/>
        </w:rPr>
        <w:t>Договор</w:t>
      </w:r>
      <w:r w:rsidRPr="001A42FD">
        <w:rPr>
          <w:sz w:val="20"/>
          <w:szCs w:val="20"/>
        </w:rPr>
        <w:t xml:space="preserve">а при условии письменного уведомления Исполнителя не менее чем за 30 (тридцать) календарных дней до даты расторжения. В этом случае услуги по </w:t>
      </w:r>
      <w:r w:rsidR="006E37B6">
        <w:rPr>
          <w:sz w:val="20"/>
          <w:szCs w:val="20"/>
        </w:rPr>
        <w:t>Договор</w:t>
      </w:r>
      <w:r w:rsidRPr="001A42FD">
        <w:rPr>
          <w:sz w:val="20"/>
          <w:szCs w:val="20"/>
        </w:rPr>
        <w:t xml:space="preserve">у считаются оказанными Заказчику с наступлением для Заказчика обязательств по оплате. Размер обязательства по оплате определяется по согласованию Сторон, но не менее чем часть цены </w:t>
      </w:r>
      <w:r w:rsidR="006E37B6">
        <w:rPr>
          <w:sz w:val="20"/>
          <w:szCs w:val="20"/>
        </w:rPr>
        <w:t>Договор</w:t>
      </w:r>
      <w:r w:rsidRPr="001A42FD">
        <w:rPr>
          <w:sz w:val="20"/>
          <w:szCs w:val="20"/>
        </w:rPr>
        <w:t>а (по каждому текущему Дополнительному соглашению отдельно), взятой пропорционально времени, прошедшего с начала возникновения обязательств (по каждому текущему Дополнительному соглашению отдельно) до момента даты расторжения к общему времени действия обязательств (по каждому текущему Дополнительному соглашению отдельно).</w:t>
      </w:r>
      <w:bookmarkEnd w:id="13"/>
    </w:p>
    <w:p w:rsidR="004F1C40" w:rsidRPr="001A42FD" w:rsidRDefault="004F1C40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1A42FD">
        <w:rPr>
          <w:rFonts w:ascii="Times New Roman" w:hAnsi="Times New Roman" w:cs="Times New Roman"/>
          <w:sz w:val="20"/>
          <w:szCs w:val="20"/>
        </w:rPr>
        <w:t xml:space="preserve">Сроки и порядок действия </w:t>
      </w:r>
      <w:r w:rsidR="006E37B6">
        <w:rPr>
          <w:rFonts w:ascii="Times New Roman" w:hAnsi="Times New Roman" w:cs="Times New Roman"/>
          <w:sz w:val="20"/>
          <w:szCs w:val="20"/>
        </w:rPr>
        <w:t>Договор</w:t>
      </w:r>
      <w:r w:rsidRPr="001A42FD">
        <w:rPr>
          <w:rFonts w:ascii="Times New Roman" w:hAnsi="Times New Roman" w:cs="Times New Roman"/>
          <w:sz w:val="20"/>
          <w:szCs w:val="20"/>
        </w:rPr>
        <w:t>а</w:t>
      </w:r>
    </w:p>
    <w:p w:rsidR="00582C75" w:rsidRDefault="006E37B6" w:rsidP="008321B1">
      <w:pPr>
        <w:pStyle w:val="a0"/>
        <w:tabs>
          <w:tab w:val="clear" w:pos="720"/>
          <w:tab w:val="num" w:pos="0"/>
        </w:tabs>
        <w:spacing w:before="0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Договор</w:t>
      </w:r>
      <w:r w:rsidR="004F1C40" w:rsidRPr="00846680">
        <w:rPr>
          <w:sz w:val="20"/>
          <w:szCs w:val="20"/>
        </w:rPr>
        <w:t xml:space="preserve"> вступает в силу с момента его подписания Сторонами и действует до</w:t>
      </w:r>
      <w:r w:rsidR="003345DA" w:rsidRPr="00846680">
        <w:rPr>
          <w:sz w:val="20"/>
          <w:szCs w:val="20"/>
        </w:rPr>
        <w:t xml:space="preserve"> </w:t>
      </w:r>
      <w:r w:rsidR="004130B2">
        <w:rPr>
          <w:sz w:val="20"/>
          <w:szCs w:val="20"/>
        </w:rPr>
        <w:t>ХХХ</w:t>
      </w:r>
      <w:r w:rsidR="00432337">
        <w:rPr>
          <w:sz w:val="20"/>
          <w:szCs w:val="20"/>
        </w:rPr>
        <w:t>.</w:t>
      </w:r>
      <w:r w:rsidR="004F1C40" w:rsidRPr="00846680">
        <w:rPr>
          <w:sz w:val="20"/>
          <w:szCs w:val="20"/>
        </w:rPr>
        <w:t xml:space="preserve"> </w:t>
      </w:r>
      <w:r w:rsidR="00846680" w:rsidRPr="00755D6D">
        <w:rPr>
          <w:sz w:val="20"/>
          <w:szCs w:val="20"/>
        </w:rPr>
        <w:t xml:space="preserve">Если ни одна из Сторон не менее чем за 30 (тридцать) календарных дней до момента окончания срока действия </w:t>
      </w:r>
      <w:r>
        <w:rPr>
          <w:sz w:val="20"/>
          <w:szCs w:val="20"/>
        </w:rPr>
        <w:t>Договор</w:t>
      </w:r>
      <w:r w:rsidR="00846680" w:rsidRPr="00755D6D">
        <w:rPr>
          <w:sz w:val="20"/>
          <w:szCs w:val="20"/>
        </w:rPr>
        <w:t xml:space="preserve">а не заявит о его расторжении, </w:t>
      </w:r>
      <w:r>
        <w:rPr>
          <w:sz w:val="20"/>
          <w:szCs w:val="20"/>
        </w:rPr>
        <w:t>Договор</w:t>
      </w:r>
      <w:r w:rsidR="00846680" w:rsidRPr="00755D6D">
        <w:rPr>
          <w:sz w:val="20"/>
          <w:szCs w:val="20"/>
        </w:rPr>
        <w:t xml:space="preserve"> считается пролонгированным на один календарный год на тех же условиях</w:t>
      </w:r>
      <w:r w:rsidR="00846680">
        <w:rPr>
          <w:sz w:val="20"/>
          <w:szCs w:val="20"/>
        </w:rPr>
        <w:t>.</w:t>
      </w:r>
      <w:r w:rsidR="00BD4B8E">
        <w:rPr>
          <w:sz w:val="20"/>
          <w:szCs w:val="20"/>
        </w:rPr>
        <w:t xml:space="preserve"> </w:t>
      </w:r>
      <w:r w:rsidR="004F1C40" w:rsidRPr="00846680">
        <w:rPr>
          <w:sz w:val="20"/>
          <w:szCs w:val="20"/>
        </w:rPr>
        <w:t xml:space="preserve">Окончание срока действия </w:t>
      </w:r>
      <w:r>
        <w:rPr>
          <w:sz w:val="20"/>
          <w:szCs w:val="20"/>
        </w:rPr>
        <w:t>Договор</w:t>
      </w:r>
      <w:r w:rsidR="004F1C40" w:rsidRPr="00846680">
        <w:rPr>
          <w:sz w:val="20"/>
          <w:szCs w:val="20"/>
        </w:rPr>
        <w:t>а не освобождает Стороны от ответственности за его нарушени</w:t>
      </w:r>
      <w:r w:rsidR="00582C75">
        <w:rPr>
          <w:sz w:val="20"/>
          <w:szCs w:val="20"/>
        </w:rPr>
        <w:t>я или ненадлежащего исполнения.</w:t>
      </w:r>
    </w:p>
    <w:p w:rsidR="00582C75" w:rsidRPr="00846680" w:rsidRDefault="00582C75" w:rsidP="0075590E">
      <w:pPr>
        <w:pStyle w:val="a0"/>
        <w:tabs>
          <w:tab w:val="clear" w:pos="720"/>
          <w:tab w:val="num" w:pos="0"/>
        </w:tabs>
        <w:spacing w:before="0"/>
        <w:ind w:left="0" w:firstLine="0"/>
        <w:jc w:val="left"/>
        <w:rPr>
          <w:sz w:val="20"/>
          <w:szCs w:val="20"/>
        </w:rPr>
      </w:pPr>
      <w:r w:rsidRPr="00846680">
        <w:rPr>
          <w:sz w:val="20"/>
          <w:szCs w:val="20"/>
        </w:rPr>
        <w:t xml:space="preserve">Стороны </w:t>
      </w:r>
      <w:r>
        <w:rPr>
          <w:sz w:val="20"/>
          <w:szCs w:val="20"/>
        </w:rPr>
        <w:t>договор</w:t>
      </w:r>
      <w:r w:rsidRPr="007B1A36">
        <w:rPr>
          <w:sz w:val="20"/>
          <w:szCs w:val="20"/>
        </w:rPr>
        <w:t xml:space="preserve">ились </w:t>
      </w:r>
      <w:r>
        <w:rPr>
          <w:sz w:val="20"/>
          <w:szCs w:val="20"/>
        </w:rPr>
        <w:t xml:space="preserve">о </w:t>
      </w:r>
      <w:r w:rsidRPr="00846680">
        <w:rPr>
          <w:sz w:val="20"/>
          <w:szCs w:val="20"/>
        </w:rPr>
        <w:t>пога</w:t>
      </w:r>
      <w:r>
        <w:rPr>
          <w:sz w:val="20"/>
          <w:szCs w:val="20"/>
        </w:rPr>
        <w:t>шении</w:t>
      </w:r>
      <w:r w:rsidRPr="00846680">
        <w:rPr>
          <w:sz w:val="20"/>
          <w:szCs w:val="20"/>
        </w:rPr>
        <w:t xml:space="preserve"> задолженност</w:t>
      </w:r>
      <w:r>
        <w:rPr>
          <w:sz w:val="20"/>
          <w:szCs w:val="20"/>
        </w:rPr>
        <w:t>и</w:t>
      </w:r>
      <w:r w:rsidRPr="00846680">
        <w:rPr>
          <w:sz w:val="20"/>
          <w:szCs w:val="20"/>
        </w:rPr>
        <w:t xml:space="preserve"> по </w:t>
      </w:r>
      <w:r>
        <w:rPr>
          <w:sz w:val="20"/>
          <w:szCs w:val="20"/>
        </w:rPr>
        <w:t>Договор</w:t>
      </w:r>
      <w:r w:rsidRPr="00846680">
        <w:rPr>
          <w:sz w:val="20"/>
          <w:szCs w:val="20"/>
        </w:rPr>
        <w:t xml:space="preserve">у в течение </w:t>
      </w:r>
      <w:r>
        <w:rPr>
          <w:sz w:val="20"/>
          <w:szCs w:val="20"/>
        </w:rPr>
        <w:t xml:space="preserve">1 (одного) </w:t>
      </w:r>
      <w:r w:rsidRPr="00846680">
        <w:rPr>
          <w:sz w:val="20"/>
          <w:szCs w:val="20"/>
        </w:rPr>
        <w:t>календарного месяца со дня его окончания или расторжения.</w:t>
      </w:r>
    </w:p>
    <w:p w:rsidR="004F1C40" w:rsidRDefault="004F1C40" w:rsidP="0075590E">
      <w:pPr>
        <w:pStyle w:val="a0"/>
        <w:tabs>
          <w:tab w:val="clear" w:pos="720"/>
          <w:tab w:val="num" w:pos="0"/>
        </w:tabs>
        <w:spacing w:before="0" w:after="0"/>
        <w:ind w:left="0" w:firstLine="0"/>
        <w:jc w:val="left"/>
        <w:rPr>
          <w:sz w:val="20"/>
          <w:szCs w:val="20"/>
        </w:rPr>
      </w:pPr>
      <w:r w:rsidRPr="001A42FD">
        <w:rPr>
          <w:sz w:val="20"/>
          <w:szCs w:val="20"/>
        </w:rPr>
        <w:t>При наличии промежуточных сроков оказания услуг, они согласовываются Сторонами в дополнительных соглашениях и</w:t>
      </w:r>
      <w:r w:rsidR="00432337">
        <w:rPr>
          <w:sz w:val="20"/>
          <w:szCs w:val="20"/>
        </w:rPr>
        <w:t xml:space="preserve"> </w:t>
      </w:r>
      <w:r w:rsidRPr="001A42FD">
        <w:rPr>
          <w:sz w:val="20"/>
          <w:szCs w:val="20"/>
        </w:rPr>
        <w:t>/</w:t>
      </w:r>
      <w:r w:rsidR="00432337">
        <w:rPr>
          <w:sz w:val="20"/>
          <w:szCs w:val="20"/>
        </w:rPr>
        <w:t xml:space="preserve"> </w:t>
      </w:r>
      <w:r w:rsidRPr="001A42FD">
        <w:rPr>
          <w:sz w:val="20"/>
          <w:szCs w:val="20"/>
        </w:rPr>
        <w:t xml:space="preserve">или </w:t>
      </w:r>
      <w:r w:rsidR="00432337">
        <w:rPr>
          <w:sz w:val="20"/>
          <w:szCs w:val="20"/>
        </w:rPr>
        <w:t>п</w:t>
      </w:r>
      <w:r w:rsidRPr="001A42FD">
        <w:rPr>
          <w:sz w:val="20"/>
          <w:szCs w:val="20"/>
        </w:rPr>
        <w:t xml:space="preserve">риложениях, являющиеся неотъемлемой частью </w:t>
      </w:r>
      <w:r w:rsidR="006E37B6">
        <w:rPr>
          <w:sz w:val="20"/>
          <w:szCs w:val="20"/>
        </w:rPr>
        <w:t>Договор</w:t>
      </w:r>
      <w:r w:rsidRPr="001A42FD">
        <w:rPr>
          <w:sz w:val="20"/>
          <w:szCs w:val="20"/>
        </w:rPr>
        <w:t xml:space="preserve">а. </w:t>
      </w:r>
    </w:p>
    <w:p w:rsidR="00C86E6B" w:rsidRDefault="00701C95" w:rsidP="008321B1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7B5E61">
        <w:rPr>
          <w:rFonts w:ascii="Times New Roman" w:hAnsi="Times New Roman" w:cs="Times New Roman"/>
          <w:sz w:val="20"/>
          <w:szCs w:val="20"/>
        </w:rPr>
        <w:t>тветственные лица сторон</w:t>
      </w:r>
    </w:p>
    <w:p w:rsidR="00C86E6B" w:rsidRPr="00836D04" w:rsidRDefault="00C86E6B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7B1A36">
        <w:rPr>
          <w:sz w:val="20"/>
          <w:szCs w:val="20"/>
        </w:rPr>
        <w:lastRenderedPageBreak/>
        <w:t xml:space="preserve">Стороны </w:t>
      </w:r>
      <w:r w:rsidR="006E37B6">
        <w:rPr>
          <w:sz w:val="20"/>
          <w:szCs w:val="20"/>
        </w:rPr>
        <w:t>договор</w:t>
      </w:r>
      <w:r w:rsidRPr="007B1A36">
        <w:rPr>
          <w:sz w:val="20"/>
          <w:szCs w:val="20"/>
        </w:rPr>
        <w:t>ились о том, что</w:t>
      </w:r>
      <w:r w:rsidRPr="00C86E6B">
        <w:rPr>
          <w:sz w:val="20"/>
          <w:szCs w:val="20"/>
        </w:rPr>
        <w:t xml:space="preserve"> </w:t>
      </w:r>
      <w:r w:rsidRPr="007B1A36">
        <w:rPr>
          <w:sz w:val="20"/>
          <w:szCs w:val="20"/>
        </w:rPr>
        <w:t xml:space="preserve">Сторонами назначаются ответственные лица по </w:t>
      </w:r>
      <w:r w:rsidR="006E37B6">
        <w:rPr>
          <w:sz w:val="20"/>
          <w:szCs w:val="20"/>
        </w:rPr>
        <w:t>Договор</w:t>
      </w:r>
      <w:r w:rsidRPr="007B1A36">
        <w:rPr>
          <w:sz w:val="20"/>
          <w:szCs w:val="20"/>
        </w:rPr>
        <w:t xml:space="preserve">у. Персональный состав ответственных лиц и их дополнительные атрибуты (например, электронные адреса) определяется Сторонами в дополнительных соглашениях, являющихся неотъемлемой частью </w:t>
      </w:r>
      <w:r w:rsidR="006E37B6">
        <w:rPr>
          <w:sz w:val="20"/>
          <w:szCs w:val="20"/>
        </w:rPr>
        <w:t>Договор</w:t>
      </w:r>
      <w:r w:rsidRPr="007B1A36">
        <w:rPr>
          <w:sz w:val="20"/>
          <w:szCs w:val="20"/>
        </w:rPr>
        <w:t>а.</w:t>
      </w:r>
    </w:p>
    <w:p w:rsidR="00C86E6B" w:rsidRPr="00836D04" w:rsidRDefault="00836D04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86E6B" w:rsidRPr="007B1A36">
        <w:rPr>
          <w:sz w:val="20"/>
          <w:szCs w:val="20"/>
        </w:rPr>
        <w:t xml:space="preserve">Ответственное лицо Заказчика организует доступ представителей Исполнителя на территорию Заказчика, координирует действия служб и конкретных сотрудников со стороны Заказчика, необходимых для исполнения </w:t>
      </w:r>
      <w:r w:rsidR="006E37B6">
        <w:rPr>
          <w:sz w:val="20"/>
          <w:szCs w:val="20"/>
        </w:rPr>
        <w:t>Договор</w:t>
      </w:r>
      <w:r w:rsidR="00C86E6B" w:rsidRPr="007B1A36">
        <w:rPr>
          <w:sz w:val="20"/>
          <w:szCs w:val="20"/>
        </w:rPr>
        <w:t xml:space="preserve">а, подписывает </w:t>
      </w:r>
      <w:proofErr w:type="spellStart"/>
      <w:r w:rsidR="009715A0" w:rsidRPr="009715A0">
        <w:rPr>
          <w:sz w:val="20"/>
          <w:szCs w:val="20"/>
        </w:rPr>
        <w:t>ЛУРВы</w:t>
      </w:r>
      <w:proofErr w:type="spellEnd"/>
      <w:r w:rsidR="00C86E6B" w:rsidRPr="007B1A36">
        <w:rPr>
          <w:sz w:val="20"/>
          <w:szCs w:val="20"/>
        </w:rPr>
        <w:t xml:space="preserve">, организует согласование </w:t>
      </w:r>
      <w:r w:rsidR="00432337">
        <w:rPr>
          <w:sz w:val="20"/>
          <w:szCs w:val="20"/>
        </w:rPr>
        <w:t>д</w:t>
      </w:r>
      <w:r w:rsidR="00C86E6B" w:rsidRPr="007B1A36">
        <w:rPr>
          <w:sz w:val="20"/>
          <w:szCs w:val="20"/>
        </w:rPr>
        <w:t xml:space="preserve">ополнительных соглашений, приемку услуг по этапам, подписание </w:t>
      </w:r>
      <w:r w:rsidR="00432337">
        <w:rPr>
          <w:sz w:val="20"/>
          <w:szCs w:val="20"/>
        </w:rPr>
        <w:t>а</w:t>
      </w:r>
      <w:r w:rsidR="00C86E6B" w:rsidRPr="007B1A36">
        <w:rPr>
          <w:sz w:val="20"/>
          <w:szCs w:val="20"/>
        </w:rPr>
        <w:t xml:space="preserve">ктов сдачи-приемки оказанных услуг, согласование и подписание прочей проектной документации, создаваемой в рамках </w:t>
      </w:r>
      <w:r w:rsidR="006E37B6">
        <w:rPr>
          <w:sz w:val="20"/>
          <w:szCs w:val="20"/>
        </w:rPr>
        <w:t>Договор</w:t>
      </w:r>
      <w:r w:rsidR="00C86E6B" w:rsidRPr="007B1A36">
        <w:rPr>
          <w:sz w:val="20"/>
          <w:szCs w:val="20"/>
        </w:rPr>
        <w:t>а</w:t>
      </w:r>
      <w:r w:rsidR="008D3AA3">
        <w:rPr>
          <w:sz w:val="20"/>
          <w:szCs w:val="20"/>
        </w:rPr>
        <w:t>.</w:t>
      </w:r>
    </w:p>
    <w:p w:rsidR="00C86E6B" w:rsidRPr="00836D04" w:rsidRDefault="00C86E6B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836D04">
        <w:rPr>
          <w:sz w:val="20"/>
          <w:szCs w:val="20"/>
        </w:rPr>
        <w:t>Ответственное лицо Исполнителя координирует</w:t>
      </w:r>
      <w:r w:rsidR="00676251" w:rsidRPr="00836D04">
        <w:rPr>
          <w:sz w:val="20"/>
          <w:szCs w:val="20"/>
        </w:rPr>
        <w:t xml:space="preserve"> ход</w:t>
      </w:r>
      <w:r w:rsidRPr="00836D04">
        <w:rPr>
          <w:sz w:val="20"/>
          <w:szCs w:val="20"/>
        </w:rPr>
        <w:t xml:space="preserve"> оказываемы</w:t>
      </w:r>
      <w:r w:rsidR="00676251" w:rsidRPr="00836D04">
        <w:rPr>
          <w:sz w:val="20"/>
          <w:szCs w:val="20"/>
        </w:rPr>
        <w:t>х</w:t>
      </w:r>
      <w:r w:rsidRPr="00836D04">
        <w:rPr>
          <w:sz w:val="20"/>
          <w:szCs w:val="20"/>
        </w:rPr>
        <w:t xml:space="preserve"> услуг со стороны Исполнителя, информирует Ответственное лицо Заказчика о перечнях и сроках оказываемых услуг, решает вопросы оперативного управления со стороны Исполнителя;</w:t>
      </w:r>
    </w:p>
    <w:p w:rsidR="00F1503B" w:rsidRPr="00836D04" w:rsidRDefault="00C86E6B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836D04">
        <w:rPr>
          <w:sz w:val="20"/>
          <w:szCs w:val="20"/>
        </w:rPr>
        <w:t>Процедура наделения указанными полномочиями Ответственных лиц в рамках своего предприятия определяется Сторонами самостоятельно.</w:t>
      </w:r>
    </w:p>
    <w:p w:rsidR="00C86E6B" w:rsidRPr="00836D04" w:rsidRDefault="00C86E6B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836D04">
        <w:rPr>
          <w:sz w:val="20"/>
          <w:szCs w:val="20"/>
        </w:rPr>
        <w:t xml:space="preserve">Заказчик обязан уведомить Исполнителя в письменной форме о смене Ответственного лица со стороны Заказчика не менее чем </w:t>
      </w:r>
      <w:r w:rsidR="00432337" w:rsidRPr="00836D04">
        <w:rPr>
          <w:sz w:val="20"/>
          <w:szCs w:val="20"/>
        </w:rPr>
        <w:t>за 5</w:t>
      </w:r>
      <w:r w:rsidRPr="00836D04">
        <w:rPr>
          <w:sz w:val="20"/>
          <w:szCs w:val="20"/>
        </w:rPr>
        <w:t xml:space="preserve"> (пять) рабочих дней до такой смены.</w:t>
      </w:r>
    </w:p>
    <w:p w:rsidR="0040292D" w:rsidRDefault="007B5E61" w:rsidP="008321B1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Конфиденциальность</w:t>
      </w:r>
    </w:p>
    <w:p w:rsidR="00582C75" w:rsidRPr="00166195" w:rsidRDefault="00582C75" w:rsidP="00582C75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166195">
        <w:rPr>
          <w:sz w:val="20"/>
          <w:szCs w:val="20"/>
        </w:rPr>
        <w:t xml:space="preserve">Стороны, в соответствии с действующим законодательством Российской Федерации, обязуются соблюдать режим конфиденциальности в отношении защиты персональных данных, </w:t>
      </w:r>
      <w:r>
        <w:rPr>
          <w:sz w:val="20"/>
          <w:szCs w:val="20"/>
        </w:rPr>
        <w:t xml:space="preserve">а также </w:t>
      </w:r>
      <w:r w:rsidRPr="00166195">
        <w:rPr>
          <w:sz w:val="20"/>
          <w:szCs w:val="20"/>
        </w:rPr>
        <w:t>коммерческой, служебной, финансовой</w:t>
      </w:r>
      <w:r w:rsidRPr="00D9535D">
        <w:rPr>
          <w:sz w:val="20"/>
          <w:szCs w:val="20"/>
        </w:rPr>
        <w:t xml:space="preserve"> </w:t>
      </w:r>
      <w:r w:rsidRPr="00166195">
        <w:rPr>
          <w:sz w:val="20"/>
          <w:szCs w:val="20"/>
        </w:rPr>
        <w:t xml:space="preserve">и иной информации, полученной в ходе оказания услуг по </w:t>
      </w:r>
      <w:r>
        <w:rPr>
          <w:sz w:val="20"/>
          <w:szCs w:val="20"/>
        </w:rPr>
        <w:t>Договор</w:t>
      </w:r>
      <w:r w:rsidRPr="00166195">
        <w:rPr>
          <w:sz w:val="20"/>
          <w:szCs w:val="20"/>
        </w:rPr>
        <w:t xml:space="preserve">у. Данная обязанность подлежит исполнению в течение срока действия </w:t>
      </w:r>
      <w:r>
        <w:rPr>
          <w:sz w:val="20"/>
          <w:szCs w:val="20"/>
        </w:rPr>
        <w:t>Договор</w:t>
      </w:r>
      <w:r w:rsidRPr="00166195">
        <w:rPr>
          <w:sz w:val="20"/>
          <w:szCs w:val="20"/>
        </w:rPr>
        <w:t>а и 3 (трех) лет после его окончания.</w:t>
      </w:r>
    </w:p>
    <w:p w:rsidR="00AB2143" w:rsidRPr="00166195" w:rsidRDefault="00AB2143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166195">
        <w:rPr>
          <w:sz w:val="20"/>
          <w:szCs w:val="20"/>
        </w:rPr>
        <w:t xml:space="preserve"> Исполнителю в </w:t>
      </w:r>
      <w:r w:rsidR="00F1503B" w:rsidRPr="00166195">
        <w:rPr>
          <w:sz w:val="20"/>
          <w:szCs w:val="20"/>
        </w:rPr>
        <w:t xml:space="preserve">процессе </w:t>
      </w:r>
      <w:r w:rsidRPr="00166195">
        <w:rPr>
          <w:sz w:val="20"/>
          <w:szCs w:val="20"/>
        </w:rPr>
        <w:t xml:space="preserve">оказания услуг по </w:t>
      </w:r>
      <w:r w:rsidR="006E37B6">
        <w:rPr>
          <w:sz w:val="20"/>
          <w:szCs w:val="20"/>
        </w:rPr>
        <w:t>Договор</w:t>
      </w:r>
      <w:r w:rsidRPr="00166195">
        <w:rPr>
          <w:sz w:val="20"/>
          <w:szCs w:val="20"/>
        </w:rPr>
        <w:t>у не будут передаваться документы и материалы, содержащие сведения, составляющие государственную тайну;</w:t>
      </w:r>
    </w:p>
    <w:p w:rsidR="00AB2143" w:rsidRPr="00166195" w:rsidRDefault="00AB2143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166195">
        <w:rPr>
          <w:sz w:val="20"/>
          <w:szCs w:val="20"/>
        </w:rPr>
        <w:t>Информация, в отношении которой Заказчиком установлен режим конфиденциальности, может быть распространена Исполнителем с письменного разрешения Заказчика или в соответствии с требованиями законодательства Российской Федерации;</w:t>
      </w:r>
    </w:p>
    <w:p w:rsidR="00AB2143" w:rsidRPr="00166195" w:rsidRDefault="00AB2143" w:rsidP="008321B1">
      <w:pPr>
        <w:pStyle w:val="a0"/>
        <w:tabs>
          <w:tab w:val="clear" w:pos="720"/>
          <w:tab w:val="num" w:pos="0"/>
        </w:tabs>
        <w:spacing w:before="0"/>
        <w:ind w:left="0" w:firstLine="0"/>
        <w:rPr>
          <w:sz w:val="20"/>
          <w:szCs w:val="20"/>
        </w:rPr>
      </w:pPr>
      <w:r w:rsidRPr="00166195">
        <w:rPr>
          <w:sz w:val="20"/>
          <w:szCs w:val="20"/>
        </w:rPr>
        <w:t xml:space="preserve"> Информация не будет считаться конфиденциальной, и Стороны не будут иметь никаких обязательств в отношении данной информации, если она удовлетворяет одному из следующих условий:</w:t>
      </w:r>
    </w:p>
    <w:p w:rsidR="00AB2143" w:rsidRPr="00B13E44" w:rsidRDefault="00AB2143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B13E44">
        <w:rPr>
          <w:sz w:val="20"/>
        </w:rPr>
        <w:t>уже была известна Сторонам;</w:t>
      </w:r>
    </w:p>
    <w:p w:rsidR="00AB2143" w:rsidRPr="00B13E44" w:rsidRDefault="00AB2143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B13E44">
        <w:rPr>
          <w:sz w:val="20"/>
        </w:rPr>
        <w:t xml:space="preserve">легально получена от третьей стороны без ограничения и без нарушения </w:t>
      </w:r>
      <w:r w:rsidR="006E37B6">
        <w:rPr>
          <w:sz w:val="20"/>
        </w:rPr>
        <w:t>Договор</w:t>
      </w:r>
      <w:r w:rsidRPr="00B13E44">
        <w:rPr>
          <w:sz w:val="20"/>
        </w:rPr>
        <w:t>а;</w:t>
      </w:r>
    </w:p>
    <w:p w:rsidR="00F1503B" w:rsidRDefault="00AB2143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AB2143">
        <w:rPr>
          <w:sz w:val="20"/>
        </w:rPr>
        <w:t>независимо разработана Сторонами при условии, что лица, разработавшие ее, не имели доступа к конфиденциальной информации;</w:t>
      </w:r>
    </w:p>
    <w:p w:rsidR="00902855" w:rsidRDefault="00AB2143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7B1A36">
        <w:rPr>
          <w:sz w:val="20"/>
        </w:rPr>
        <w:t>раскрыта официальным государственным организациям (органам, службам), либо раскрытия требует закон.</w:t>
      </w:r>
    </w:p>
    <w:p w:rsidR="0040292D" w:rsidRPr="00AB2143" w:rsidRDefault="0040292D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40292D">
        <w:rPr>
          <w:rFonts w:ascii="Times New Roman" w:hAnsi="Times New Roman" w:cs="Times New Roman"/>
          <w:sz w:val="20"/>
          <w:szCs w:val="20"/>
        </w:rPr>
        <w:t>Особые условия</w:t>
      </w:r>
    </w:p>
    <w:p w:rsidR="00AB2143" w:rsidRDefault="00AB2143" w:rsidP="008321B1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Поставка лицензионных программных продуктов «</w:t>
      </w:r>
      <w:r w:rsidRPr="00B815B6">
        <w:rPr>
          <w:sz w:val="20"/>
          <w:szCs w:val="20"/>
        </w:rPr>
        <w:t>1</w:t>
      </w:r>
      <w:proofErr w:type="gramStart"/>
      <w:r w:rsidRPr="00B815B6">
        <w:rPr>
          <w:sz w:val="20"/>
          <w:szCs w:val="20"/>
        </w:rPr>
        <w:t>С</w:t>
      </w:r>
      <w:r>
        <w:rPr>
          <w:sz w:val="20"/>
          <w:szCs w:val="20"/>
        </w:rPr>
        <w:t>:Предприятие</w:t>
      </w:r>
      <w:proofErr w:type="gramEnd"/>
      <w:r>
        <w:rPr>
          <w:sz w:val="20"/>
          <w:szCs w:val="20"/>
        </w:rPr>
        <w:t xml:space="preserve"> 8»</w:t>
      </w:r>
      <w:r w:rsidRPr="00B815B6">
        <w:rPr>
          <w:sz w:val="20"/>
          <w:szCs w:val="20"/>
        </w:rPr>
        <w:t xml:space="preserve"> с последующей передачей прав на </w:t>
      </w:r>
      <w:r>
        <w:rPr>
          <w:sz w:val="20"/>
          <w:szCs w:val="20"/>
        </w:rPr>
        <w:t>эти программные продукты</w:t>
      </w:r>
      <w:r w:rsidRPr="00B815B6">
        <w:rPr>
          <w:sz w:val="20"/>
          <w:szCs w:val="20"/>
        </w:rPr>
        <w:t xml:space="preserve"> Заказчику осуществляется по отдельно заключенному </w:t>
      </w:r>
      <w:proofErr w:type="spellStart"/>
      <w:r w:rsidRPr="00B815B6">
        <w:rPr>
          <w:sz w:val="20"/>
          <w:szCs w:val="20"/>
        </w:rPr>
        <w:t>сублицензионному</w:t>
      </w:r>
      <w:proofErr w:type="spellEnd"/>
      <w:r w:rsidRPr="00B815B6">
        <w:rPr>
          <w:sz w:val="20"/>
          <w:szCs w:val="20"/>
        </w:rPr>
        <w:t xml:space="preserve"> </w:t>
      </w:r>
      <w:r w:rsidR="00432337">
        <w:rPr>
          <w:sz w:val="20"/>
          <w:szCs w:val="20"/>
        </w:rPr>
        <w:t>д</w:t>
      </w:r>
      <w:r w:rsidR="006E37B6">
        <w:rPr>
          <w:sz w:val="20"/>
          <w:szCs w:val="20"/>
        </w:rPr>
        <w:t>оговор</w:t>
      </w:r>
      <w:r w:rsidRPr="00B815B6">
        <w:rPr>
          <w:sz w:val="20"/>
          <w:szCs w:val="20"/>
        </w:rPr>
        <w:t>у</w:t>
      </w:r>
      <w:r>
        <w:rPr>
          <w:sz w:val="20"/>
          <w:szCs w:val="20"/>
        </w:rPr>
        <w:t>.</w:t>
      </w:r>
    </w:p>
    <w:p w:rsidR="00AB2143" w:rsidRPr="00E417BA" w:rsidRDefault="00F1503B" w:rsidP="008321B1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Исполнитель </w:t>
      </w:r>
      <w:r w:rsidR="00AB2143">
        <w:rPr>
          <w:sz w:val="20"/>
          <w:szCs w:val="20"/>
        </w:rPr>
        <w:t>оказывает услуги</w:t>
      </w:r>
      <w:r w:rsidR="00AB2143" w:rsidRPr="00B815B6">
        <w:rPr>
          <w:sz w:val="20"/>
          <w:szCs w:val="20"/>
        </w:rPr>
        <w:t xml:space="preserve"> по </w:t>
      </w:r>
      <w:r w:rsidR="006E37B6">
        <w:rPr>
          <w:sz w:val="20"/>
          <w:szCs w:val="20"/>
        </w:rPr>
        <w:t>Договор</w:t>
      </w:r>
      <w:r w:rsidR="00AB2143" w:rsidRPr="00B815B6">
        <w:rPr>
          <w:sz w:val="20"/>
          <w:szCs w:val="20"/>
        </w:rPr>
        <w:t xml:space="preserve">у </w:t>
      </w:r>
      <w:r w:rsidR="00AB2143">
        <w:rPr>
          <w:sz w:val="20"/>
          <w:szCs w:val="20"/>
        </w:rPr>
        <w:t xml:space="preserve">только при наличии у Заказчика </w:t>
      </w:r>
      <w:r w:rsidR="00AB2143" w:rsidRPr="00B815B6">
        <w:rPr>
          <w:sz w:val="20"/>
          <w:szCs w:val="20"/>
        </w:rPr>
        <w:t>действующей подписки на Информационно-технологическое сопровождение (</w:t>
      </w:r>
      <w:r w:rsidR="00AB2143">
        <w:rPr>
          <w:sz w:val="20"/>
          <w:szCs w:val="20"/>
        </w:rPr>
        <w:t xml:space="preserve">далее – </w:t>
      </w:r>
      <w:r w:rsidR="00AB2143" w:rsidRPr="00B815B6">
        <w:rPr>
          <w:sz w:val="20"/>
          <w:szCs w:val="20"/>
        </w:rPr>
        <w:t>ИТС) программны</w:t>
      </w:r>
      <w:r w:rsidR="00AB2143">
        <w:rPr>
          <w:sz w:val="20"/>
          <w:szCs w:val="20"/>
        </w:rPr>
        <w:t>х</w:t>
      </w:r>
      <w:r w:rsidR="00AB2143" w:rsidRPr="00B815B6">
        <w:rPr>
          <w:sz w:val="20"/>
          <w:szCs w:val="20"/>
        </w:rPr>
        <w:t xml:space="preserve"> продукт</w:t>
      </w:r>
      <w:r w:rsidR="00AB2143">
        <w:rPr>
          <w:sz w:val="20"/>
          <w:szCs w:val="20"/>
        </w:rPr>
        <w:t xml:space="preserve">ов </w:t>
      </w:r>
      <w:r w:rsidR="00AB2143" w:rsidRPr="00B815B6">
        <w:rPr>
          <w:sz w:val="20"/>
          <w:szCs w:val="20"/>
        </w:rPr>
        <w:t>«1</w:t>
      </w:r>
      <w:proofErr w:type="gramStart"/>
      <w:r w:rsidR="00AB2143" w:rsidRPr="00B815B6">
        <w:rPr>
          <w:sz w:val="20"/>
          <w:szCs w:val="20"/>
        </w:rPr>
        <w:t>С:Предприятие</w:t>
      </w:r>
      <w:proofErr w:type="gramEnd"/>
      <w:r w:rsidR="00AB2143" w:rsidRPr="00B815B6">
        <w:rPr>
          <w:sz w:val="20"/>
          <w:szCs w:val="20"/>
        </w:rPr>
        <w:t xml:space="preserve"> 8», </w:t>
      </w:r>
      <w:r w:rsidR="00AB2143" w:rsidRPr="002A0409">
        <w:rPr>
          <w:sz w:val="20"/>
          <w:szCs w:val="20"/>
        </w:rPr>
        <w:t>для котор</w:t>
      </w:r>
      <w:r w:rsidR="00AB2143">
        <w:rPr>
          <w:sz w:val="20"/>
          <w:szCs w:val="20"/>
        </w:rPr>
        <w:t>ых</w:t>
      </w:r>
      <w:r w:rsidR="00AB2143" w:rsidRPr="002A0409">
        <w:rPr>
          <w:sz w:val="20"/>
          <w:szCs w:val="20"/>
        </w:rPr>
        <w:t xml:space="preserve"> обязательна</w:t>
      </w:r>
      <w:r w:rsidR="00AB2143" w:rsidRPr="00B815B6">
        <w:rPr>
          <w:sz w:val="20"/>
          <w:szCs w:val="20"/>
        </w:rPr>
        <w:t xml:space="preserve"> подписка ИТС.</w:t>
      </w:r>
      <w:r w:rsidR="00AB2143">
        <w:rPr>
          <w:sz w:val="20"/>
          <w:szCs w:val="20"/>
        </w:rPr>
        <w:t xml:space="preserve"> </w:t>
      </w:r>
      <w:r w:rsidR="00AB2143" w:rsidRPr="00B815B6">
        <w:rPr>
          <w:sz w:val="20"/>
          <w:szCs w:val="20"/>
        </w:rPr>
        <w:t xml:space="preserve">Заказчик вправе самостоятельно проверить </w:t>
      </w:r>
      <w:r w:rsidR="00AB2143">
        <w:rPr>
          <w:sz w:val="20"/>
          <w:szCs w:val="20"/>
        </w:rPr>
        <w:t xml:space="preserve">условие </w:t>
      </w:r>
      <w:r w:rsidR="00AB2143" w:rsidRPr="00B815B6">
        <w:rPr>
          <w:sz w:val="20"/>
          <w:szCs w:val="20"/>
        </w:rPr>
        <w:t>обязательн</w:t>
      </w:r>
      <w:r w:rsidR="00AB2143">
        <w:rPr>
          <w:sz w:val="20"/>
          <w:szCs w:val="20"/>
        </w:rPr>
        <w:t>ости подписки на ИТС для программных</w:t>
      </w:r>
      <w:r w:rsidR="00AB2143" w:rsidRPr="00B815B6">
        <w:rPr>
          <w:sz w:val="20"/>
          <w:szCs w:val="20"/>
        </w:rPr>
        <w:t xml:space="preserve"> продукт</w:t>
      </w:r>
      <w:r w:rsidR="00AB2143">
        <w:rPr>
          <w:sz w:val="20"/>
          <w:szCs w:val="20"/>
        </w:rPr>
        <w:t>ов</w:t>
      </w:r>
      <w:r w:rsidR="00AB2143" w:rsidRPr="00B815B6">
        <w:rPr>
          <w:sz w:val="20"/>
          <w:szCs w:val="20"/>
        </w:rPr>
        <w:t xml:space="preserve"> по адресу: </w:t>
      </w:r>
      <w:hyperlink r:id="rId8" w:tgtFrame="_blank" w:history="1">
        <w:r w:rsidR="00AB2143" w:rsidRPr="009D4FEC">
          <w:rPr>
            <w:rStyle w:val="aff5"/>
            <w:sz w:val="20"/>
            <w:szCs w:val="20"/>
          </w:rPr>
          <w:t>http://www.1c.ru/rus/support/its/its.htm.</w:t>
        </w:r>
      </w:hyperlink>
    </w:p>
    <w:p w:rsidR="004F1C40" w:rsidRPr="001A42FD" w:rsidRDefault="006E37B6" w:rsidP="0075590E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>
        <w:rPr>
          <w:sz w:val="20"/>
          <w:szCs w:val="20"/>
        </w:rPr>
        <w:t>Договор</w:t>
      </w:r>
      <w:r w:rsidR="004F1C40" w:rsidRPr="001A42FD">
        <w:rPr>
          <w:sz w:val="20"/>
          <w:szCs w:val="20"/>
        </w:rPr>
        <w:t xml:space="preserve"> составлен в двух экземплярах, имеющих </w:t>
      </w:r>
      <w:r w:rsidR="00667D32" w:rsidRPr="001A42FD">
        <w:rPr>
          <w:sz w:val="20"/>
          <w:szCs w:val="20"/>
        </w:rPr>
        <w:t>равную</w:t>
      </w:r>
      <w:r w:rsidR="004F1C40" w:rsidRPr="001A42FD">
        <w:rPr>
          <w:sz w:val="20"/>
          <w:szCs w:val="20"/>
        </w:rPr>
        <w:t xml:space="preserve"> юридическую силу, по одному экземпляру для каждой из Сторон. Все изменения и</w:t>
      </w:r>
      <w:r w:rsidR="000C05B4">
        <w:rPr>
          <w:sz w:val="20"/>
          <w:szCs w:val="20"/>
        </w:rPr>
        <w:t xml:space="preserve"> </w:t>
      </w:r>
      <w:r w:rsidR="004F1C40" w:rsidRPr="001A42FD">
        <w:rPr>
          <w:sz w:val="20"/>
          <w:szCs w:val="20"/>
        </w:rPr>
        <w:t>/</w:t>
      </w:r>
      <w:r w:rsidR="000C05B4">
        <w:rPr>
          <w:sz w:val="20"/>
          <w:szCs w:val="20"/>
        </w:rPr>
        <w:t xml:space="preserve"> </w:t>
      </w:r>
      <w:r w:rsidR="004F1C40" w:rsidRPr="001A42FD">
        <w:rPr>
          <w:sz w:val="20"/>
          <w:szCs w:val="20"/>
        </w:rPr>
        <w:t xml:space="preserve">или дополнения к </w:t>
      </w:r>
      <w:r>
        <w:rPr>
          <w:sz w:val="20"/>
          <w:szCs w:val="20"/>
        </w:rPr>
        <w:t>Договор</w:t>
      </w:r>
      <w:r w:rsidR="004F1C40" w:rsidRPr="001A42FD">
        <w:rPr>
          <w:sz w:val="20"/>
          <w:szCs w:val="20"/>
        </w:rPr>
        <w:t xml:space="preserve">у считаются действительными, если они совершены в письменной форме и подписаны представителями сторон. Все </w:t>
      </w:r>
      <w:r w:rsidR="000C05B4">
        <w:rPr>
          <w:sz w:val="20"/>
          <w:szCs w:val="20"/>
        </w:rPr>
        <w:t>д</w:t>
      </w:r>
      <w:r w:rsidR="004F1C40" w:rsidRPr="001A42FD">
        <w:rPr>
          <w:sz w:val="20"/>
          <w:szCs w:val="20"/>
        </w:rPr>
        <w:t xml:space="preserve">ополнительные соглашения и </w:t>
      </w:r>
      <w:r w:rsidR="000C05B4">
        <w:rPr>
          <w:sz w:val="20"/>
          <w:szCs w:val="20"/>
        </w:rPr>
        <w:t>п</w:t>
      </w:r>
      <w:r w:rsidR="004F1C40" w:rsidRPr="001A42FD">
        <w:rPr>
          <w:sz w:val="20"/>
          <w:szCs w:val="20"/>
        </w:rPr>
        <w:t xml:space="preserve">риложения являются неотъемлемыми частями </w:t>
      </w:r>
      <w:r>
        <w:rPr>
          <w:sz w:val="20"/>
          <w:szCs w:val="20"/>
        </w:rPr>
        <w:t>Договор</w:t>
      </w:r>
      <w:r w:rsidR="004F1C40" w:rsidRPr="001A42FD">
        <w:rPr>
          <w:sz w:val="20"/>
          <w:szCs w:val="20"/>
        </w:rPr>
        <w:t>а.</w:t>
      </w:r>
    </w:p>
    <w:p w:rsidR="004F1C40" w:rsidRPr="001A42FD" w:rsidRDefault="00D85893" w:rsidP="0075590E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 w:rsidRPr="00D85893">
        <w:rPr>
          <w:sz w:val="20"/>
          <w:szCs w:val="20"/>
        </w:rPr>
        <w:t xml:space="preserve">Заказчик не должен осуществлять действия, направленные на привлечение специалистов Исполнителя к работе у Заказчика с переходом к нему на работу, как штатным сотрудником, так и совместителем. При невыполнении настоящего пункта </w:t>
      </w:r>
      <w:r w:rsidR="006E37B6">
        <w:rPr>
          <w:sz w:val="20"/>
          <w:szCs w:val="20"/>
        </w:rPr>
        <w:t>Договор</w:t>
      </w:r>
      <w:r w:rsidRPr="00D85893">
        <w:rPr>
          <w:sz w:val="20"/>
          <w:szCs w:val="20"/>
        </w:rPr>
        <w:t>а Заказчик выплачивает Исполнителю неустойку в размере 150 000 (сто пятьдесят тысяч) рублей</w:t>
      </w:r>
      <w:r>
        <w:rPr>
          <w:sz w:val="20"/>
          <w:szCs w:val="20"/>
        </w:rPr>
        <w:t xml:space="preserve"> за одного специалиста.</w:t>
      </w:r>
    </w:p>
    <w:p w:rsidR="004F1C40" w:rsidRDefault="004F1C40" w:rsidP="0075590E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 w:rsidRPr="001A42FD">
        <w:rPr>
          <w:sz w:val="20"/>
          <w:szCs w:val="20"/>
        </w:rPr>
        <w:t xml:space="preserve">В случае изменения каких-либо данных, указанных в разделе </w:t>
      </w:r>
      <w:r w:rsidR="00AB2143">
        <w:rPr>
          <w:sz w:val="20"/>
          <w:szCs w:val="20"/>
        </w:rPr>
        <w:t>14</w:t>
      </w:r>
      <w:r w:rsidR="00AB2143" w:rsidRPr="00E417BA">
        <w:rPr>
          <w:sz w:val="20"/>
          <w:szCs w:val="20"/>
        </w:rPr>
        <w:t xml:space="preserve"> </w:t>
      </w:r>
      <w:r w:rsidR="006E37B6">
        <w:rPr>
          <w:sz w:val="20"/>
          <w:szCs w:val="20"/>
        </w:rPr>
        <w:t>Договор</w:t>
      </w:r>
      <w:r w:rsidRPr="00E417BA">
        <w:rPr>
          <w:sz w:val="20"/>
          <w:szCs w:val="20"/>
        </w:rPr>
        <w:t>а, Сторона обязана в течение 3-х рабочих дней со дня изменения известить об этом другую Сторону.</w:t>
      </w:r>
    </w:p>
    <w:p w:rsidR="00AB2143" w:rsidRDefault="00AB2143" w:rsidP="008321B1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 w:rsidRPr="00B13E44">
        <w:rPr>
          <w:sz w:val="20"/>
          <w:szCs w:val="20"/>
        </w:rPr>
        <w:t xml:space="preserve">Стороны </w:t>
      </w:r>
      <w:r w:rsidR="006E37B6">
        <w:rPr>
          <w:sz w:val="20"/>
          <w:szCs w:val="20"/>
        </w:rPr>
        <w:t>договорились</w:t>
      </w:r>
      <w:r w:rsidRPr="00B13E44">
        <w:rPr>
          <w:sz w:val="20"/>
          <w:szCs w:val="20"/>
        </w:rPr>
        <w:t>, что для осуществления официальной переписки</w:t>
      </w:r>
      <w:r>
        <w:rPr>
          <w:sz w:val="20"/>
          <w:szCs w:val="20"/>
        </w:rPr>
        <w:t>,</w:t>
      </w:r>
      <w:r w:rsidR="00E417BA" w:rsidRPr="00E417BA">
        <w:rPr>
          <w:sz w:val="20"/>
          <w:szCs w:val="20"/>
        </w:rPr>
        <w:t xml:space="preserve"> </w:t>
      </w:r>
      <w:r w:rsidR="00E417BA" w:rsidRPr="00DD1564">
        <w:rPr>
          <w:sz w:val="20"/>
          <w:szCs w:val="20"/>
        </w:rPr>
        <w:t>в том чис</w:t>
      </w:r>
      <w:r w:rsidR="00E417BA">
        <w:rPr>
          <w:sz w:val="20"/>
          <w:szCs w:val="20"/>
        </w:rPr>
        <w:t xml:space="preserve">ле для направления запросов, </w:t>
      </w:r>
      <w:r w:rsidR="00E417BA" w:rsidRPr="00B13E44">
        <w:rPr>
          <w:sz w:val="20"/>
          <w:szCs w:val="20"/>
        </w:rPr>
        <w:t>допустимо использовать следующие способы:</w:t>
      </w:r>
    </w:p>
    <w:p w:rsidR="00E417BA" w:rsidRPr="00312B80" w:rsidRDefault="00E417BA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312B80">
        <w:rPr>
          <w:sz w:val="20"/>
        </w:rPr>
        <w:t>отправка с помощью электронного документооборота (ЭДО) с использованием усиленной квалифицированной электронной подписи,</w:t>
      </w:r>
    </w:p>
    <w:p w:rsidR="00E417BA" w:rsidRPr="00312B80" w:rsidRDefault="00E417BA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312B80">
        <w:rPr>
          <w:sz w:val="20"/>
        </w:rPr>
        <w:t>отправка с помощью электронной почты,</w:t>
      </w:r>
    </w:p>
    <w:p w:rsidR="00E417BA" w:rsidRDefault="00E417BA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312B80">
        <w:rPr>
          <w:sz w:val="20"/>
        </w:rPr>
        <w:t>передача с представителем Исполнителя или курьерской службой по фактическому адресу Заказчика,</w:t>
      </w:r>
    </w:p>
    <w:p w:rsidR="00E417BA" w:rsidRDefault="00E417BA" w:rsidP="008321B1">
      <w:pPr>
        <w:numPr>
          <w:ilvl w:val="2"/>
          <w:numId w:val="7"/>
        </w:numPr>
        <w:autoSpaceDE w:val="0"/>
        <w:autoSpaceDN w:val="0"/>
        <w:adjustRightInd w:val="0"/>
        <w:jc w:val="both"/>
        <w:rPr>
          <w:sz w:val="20"/>
        </w:rPr>
      </w:pPr>
      <w:r w:rsidRPr="007B1A36">
        <w:rPr>
          <w:sz w:val="20"/>
        </w:rPr>
        <w:lastRenderedPageBreak/>
        <w:t>отправка заказного письма с уведомлением о вручении через Почту России по юридическому адресу Заказчика</w:t>
      </w:r>
      <w:r>
        <w:rPr>
          <w:sz w:val="20"/>
        </w:rPr>
        <w:t>.</w:t>
      </w:r>
    </w:p>
    <w:p w:rsidR="00E417BA" w:rsidRDefault="00E417BA" w:rsidP="008321B1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 w:rsidRPr="00B13E44">
        <w:rPr>
          <w:sz w:val="20"/>
          <w:szCs w:val="20"/>
        </w:rPr>
        <w:t>При осуществлении отправки с использованием ЭДО Стороны устанавливают особенности совершения сделок в письменной форме, а также условия и порядок организации юридически значимого документооборота во исполнение совершенных между ними сделок с использованием аналогов собственноручной подписи и печати организации – эл</w:t>
      </w:r>
      <w:r>
        <w:rPr>
          <w:sz w:val="20"/>
          <w:szCs w:val="20"/>
        </w:rPr>
        <w:t>ектронной подписи</w:t>
      </w:r>
      <w:r w:rsidRPr="00B13E44">
        <w:rPr>
          <w:sz w:val="20"/>
          <w:szCs w:val="20"/>
        </w:rPr>
        <w:t>.</w:t>
      </w:r>
    </w:p>
    <w:p w:rsidR="00E417BA" w:rsidRDefault="00E417BA" w:rsidP="008321B1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 w:rsidRPr="009715A0">
        <w:rPr>
          <w:sz w:val="20"/>
          <w:szCs w:val="20"/>
        </w:rPr>
        <w:t xml:space="preserve">Стороны взаимодействия соглашаются признавать электронные документы равнозначными аналогичным документам на бумажных носителях. </w:t>
      </w:r>
    </w:p>
    <w:p w:rsidR="004F1C40" w:rsidRDefault="00E417BA" w:rsidP="0075590E">
      <w:pPr>
        <w:pStyle w:val="a0"/>
        <w:numPr>
          <w:ilvl w:val="0"/>
          <w:numId w:val="0"/>
        </w:numPr>
        <w:spacing w:before="0" w:after="0"/>
        <w:rPr>
          <w:sz w:val="20"/>
          <w:szCs w:val="20"/>
        </w:rPr>
      </w:pPr>
      <w:r w:rsidRPr="009715A0">
        <w:rPr>
          <w:sz w:val="20"/>
          <w:szCs w:val="20"/>
        </w:rPr>
        <w:t xml:space="preserve">Участники взаимодействия руководствуются </w:t>
      </w:r>
      <w:r w:rsidR="006E37B6">
        <w:rPr>
          <w:sz w:val="20"/>
          <w:szCs w:val="20"/>
        </w:rPr>
        <w:t>Договор</w:t>
      </w:r>
      <w:r w:rsidRPr="009715A0">
        <w:rPr>
          <w:sz w:val="20"/>
          <w:szCs w:val="20"/>
        </w:rPr>
        <w:t>ом, а также положениями Гражданского кодекса Российской Федерации, Федерального закона РФ от 06.04.2011 № 63-ФЗ «Об электронной подписи», Федерального закона РФ от 06.12.2011</w:t>
      </w:r>
      <w:r w:rsidR="000C05B4">
        <w:rPr>
          <w:sz w:val="20"/>
          <w:szCs w:val="20"/>
        </w:rPr>
        <w:t xml:space="preserve"> </w:t>
      </w:r>
      <w:r w:rsidRPr="00BD4B8E">
        <w:rPr>
          <w:sz w:val="20"/>
          <w:szCs w:val="20"/>
        </w:rPr>
        <w:t>№ 402-ФЗ «О бухгалтерском учете»</w:t>
      </w:r>
      <w:r w:rsidR="00902855">
        <w:rPr>
          <w:sz w:val="20"/>
          <w:szCs w:val="20"/>
        </w:rPr>
        <w:t xml:space="preserve">. </w:t>
      </w:r>
      <w:r w:rsidR="004F1C40" w:rsidRPr="00BD4B8E">
        <w:rPr>
          <w:sz w:val="20"/>
          <w:szCs w:val="20"/>
        </w:rPr>
        <w:t xml:space="preserve">При исполнении обязательств по </w:t>
      </w:r>
      <w:r w:rsidR="006E37B6">
        <w:rPr>
          <w:sz w:val="20"/>
          <w:szCs w:val="20"/>
        </w:rPr>
        <w:t>Договор</w:t>
      </w:r>
      <w:r w:rsidR="004F1C40" w:rsidRPr="00BD4B8E">
        <w:rPr>
          <w:sz w:val="20"/>
          <w:szCs w:val="20"/>
        </w:rPr>
        <w:t>у в части, неурегулированной условиями</w:t>
      </w:r>
      <w:r w:rsidR="004F1C40" w:rsidRPr="00F1503B">
        <w:rPr>
          <w:sz w:val="20"/>
          <w:szCs w:val="20"/>
        </w:rPr>
        <w:t xml:space="preserve"> </w:t>
      </w:r>
      <w:r w:rsidR="006E37B6">
        <w:rPr>
          <w:sz w:val="20"/>
          <w:szCs w:val="20"/>
        </w:rPr>
        <w:t>Договор</w:t>
      </w:r>
      <w:r w:rsidR="004F1C40" w:rsidRPr="00F1503B">
        <w:rPr>
          <w:sz w:val="20"/>
          <w:szCs w:val="20"/>
        </w:rPr>
        <w:t xml:space="preserve">а, Стороны руководствуются действующим законодательством Российской Федерации. </w:t>
      </w:r>
    </w:p>
    <w:p w:rsidR="00E417BA" w:rsidRDefault="00E417BA" w:rsidP="008321B1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 w:rsidRPr="00E417BA">
        <w:rPr>
          <w:sz w:val="20"/>
          <w:szCs w:val="20"/>
        </w:rPr>
        <w:t xml:space="preserve"> </w:t>
      </w:r>
      <w:r w:rsidRPr="00B13E44">
        <w:rPr>
          <w:sz w:val="20"/>
          <w:szCs w:val="20"/>
        </w:rPr>
        <w:t>При рассмотрении споров в суде переписка Сторон вышеуказанными способами будет признана Сторонами достаточным доказательством. Датой получения корреспонденции считается момент получения почтового отправления, в том числе заказной корреспонденции, электронного подтверждения доставки при отправлении посредством электронной почтой и ЭДО, или день доставки в случае отправления корреспонденции с курьером</w:t>
      </w:r>
      <w:r>
        <w:rPr>
          <w:sz w:val="20"/>
          <w:szCs w:val="20"/>
        </w:rPr>
        <w:t>.</w:t>
      </w:r>
    </w:p>
    <w:p w:rsidR="00B62BCB" w:rsidRDefault="00E417BA" w:rsidP="008321B1">
      <w:pPr>
        <w:pStyle w:val="a0"/>
        <w:tabs>
          <w:tab w:val="clear" w:pos="720"/>
          <w:tab w:val="num" w:pos="0"/>
        </w:tabs>
        <w:spacing w:before="0" w:after="0"/>
        <w:ind w:left="0" w:firstLine="0"/>
        <w:rPr>
          <w:sz w:val="20"/>
          <w:szCs w:val="20"/>
        </w:rPr>
      </w:pPr>
      <w:r w:rsidRPr="00B13E44">
        <w:rPr>
          <w:sz w:val="20"/>
          <w:szCs w:val="20"/>
        </w:rPr>
        <w:t xml:space="preserve">При исполнении обязательств по </w:t>
      </w:r>
      <w:r w:rsidR="006E37B6">
        <w:rPr>
          <w:sz w:val="20"/>
          <w:szCs w:val="20"/>
        </w:rPr>
        <w:t>Договор</w:t>
      </w:r>
      <w:r w:rsidRPr="00B13E44">
        <w:rPr>
          <w:sz w:val="20"/>
          <w:szCs w:val="20"/>
        </w:rPr>
        <w:t xml:space="preserve">у в части, неурегулированной условиями </w:t>
      </w:r>
      <w:r w:rsidR="006E37B6">
        <w:rPr>
          <w:sz w:val="20"/>
          <w:szCs w:val="20"/>
        </w:rPr>
        <w:t>Договор</w:t>
      </w:r>
      <w:r w:rsidRPr="00B13E44">
        <w:rPr>
          <w:sz w:val="20"/>
          <w:szCs w:val="20"/>
        </w:rPr>
        <w:t xml:space="preserve">а, Стороны руководствуются действующим </w:t>
      </w:r>
      <w:r w:rsidR="00AC508B" w:rsidRPr="00B13E44">
        <w:rPr>
          <w:sz w:val="20"/>
          <w:szCs w:val="20"/>
        </w:rPr>
        <w:t xml:space="preserve">законодательством </w:t>
      </w:r>
      <w:r w:rsidR="00AC508B">
        <w:rPr>
          <w:sz w:val="20"/>
          <w:szCs w:val="20"/>
        </w:rPr>
        <w:t>Российской</w:t>
      </w:r>
      <w:r w:rsidRPr="00B13E44">
        <w:rPr>
          <w:sz w:val="20"/>
          <w:szCs w:val="20"/>
        </w:rPr>
        <w:t xml:space="preserve"> Федерации</w:t>
      </w:r>
      <w:r>
        <w:rPr>
          <w:sz w:val="20"/>
          <w:szCs w:val="20"/>
        </w:rPr>
        <w:t>.</w:t>
      </w:r>
    </w:p>
    <w:p w:rsidR="005A56A6" w:rsidRPr="005A56A6" w:rsidRDefault="005A56A6" w:rsidP="0075590E">
      <w:pPr>
        <w:pStyle w:val="a"/>
        <w:tabs>
          <w:tab w:val="clear" w:pos="390"/>
          <w:tab w:val="num" w:pos="0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bookmarkStart w:id="14" w:name="_Ref278540197"/>
      <w:r w:rsidRPr="005A56A6">
        <w:rPr>
          <w:rFonts w:ascii="Times New Roman" w:hAnsi="Times New Roman" w:cs="Times New Roman"/>
          <w:sz w:val="20"/>
          <w:szCs w:val="20"/>
        </w:rPr>
        <w:t>Адреса и реквизиты сторон</w:t>
      </w:r>
      <w:bookmarkEnd w:id="14"/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75590E" w:rsidTr="00ED78F4">
        <w:tc>
          <w:tcPr>
            <w:tcW w:w="5032" w:type="dxa"/>
            <w:shd w:val="clear" w:color="auto" w:fill="auto"/>
          </w:tcPr>
          <w:p w:rsidR="0075590E" w:rsidRPr="00A46C06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ИСПОЛНИТЕЛЬ:</w:t>
            </w:r>
          </w:p>
          <w:p w:rsidR="00293773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Адрес: </w:t>
            </w:r>
          </w:p>
          <w:p w:rsidR="00293773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Фактический адрес: </w:t>
            </w:r>
          </w:p>
          <w:p w:rsidR="00293773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Телефон: </w:t>
            </w:r>
          </w:p>
          <w:p w:rsidR="0075590E" w:rsidRPr="00A46C06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Р/с: </w:t>
            </w:r>
          </w:p>
          <w:p w:rsidR="0075590E" w:rsidRPr="00A46C06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Банк: </w:t>
            </w:r>
          </w:p>
          <w:p w:rsidR="0075590E" w:rsidRPr="00A46C06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К/с: </w:t>
            </w:r>
          </w:p>
          <w:p w:rsidR="0075590E" w:rsidRPr="00A46C06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БИК: </w:t>
            </w:r>
          </w:p>
          <w:p w:rsidR="0075590E" w:rsidRPr="00A46C06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ИНН: </w:t>
            </w:r>
            <w:bookmarkStart w:id="15" w:name="OLE_LINK10"/>
            <w:bookmarkStart w:id="16" w:name="OLE_LINK11"/>
          </w:p>
          <w:p w:rsidR="0075590E" w:rsidRPr="00A46C06" w:rsidRDefault="0075590E" w:rsidP="0075590E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 xml:space="preserve">КПП: </w:t>
            </w:r>
          </w:p>
          <w:bookmarkEnd w:id="15"/>
          <w:bookmarkEnd w:id="16"/>
          <w:p w:rsidR="0075590E" w:rsidRPr="00A46C06" w:rsidRDefault="0075590E" w:rsidP="00293773">
            <w:pPr>
              <w:pStyle w:val="3"/>
              <w:ind w:right="-21"/>
              <w:jc w:val="both"/>
              <w:rPr>
                <w:rFonts w:ascii="Times New Roman" w:hAnsi="Times New Roman"/>
                <w:b w:val="0"/>
                <w:bCs w:val="0"/>
                <w:noProof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noProof/>
                <w:sz w:val="20"/>
              </w:rPr>
              <w:t xml:space="preserve">ОКПО: </w:t>
            </w:r>
          </w:p>
        </w:tc>
        <w:tc>
          <w:tcPr>
            <w:tcW w:w="5033" w:type="dxa"/>
            <w:shd w:val="clear" w:color="auto" w:fill="auto"/>
          </w:tcPr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1"/>
                  <w:enabled/>
                  <w:calcOnExit w:val="0"/>
                  <w:textInput>
                    <w:default w:val="Наименование контрагента"/>
                  </w:textInput>
                </w:ffData>
              </w:fldChar>
            </w:r>
            <w:bookmarkStart w:id="17" w:name="Контрагент1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ОБЩЕСТВО С ОГРАНИЧЕННОЙ ОТВЕТСТВЕННОСТЬЮ "МЕДСЕРВИС"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17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Адрес: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ЮрАдрес"/>
                  <w:enabled/>
                  <w:calcOnExit w:val="0"/>
                  <w:textInput>
                    <w:default w:val="Юридический адрес контрагента"/>
                  </w:textInput>
                </w:ffData>
              </w:fldChar>
            </w:r>
            <w:bookmarkStart w:id="18" w:name="КонтрагентЮрАдрес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453264, Башкортостан Респ, Салават г, Октябрьская ул, дом № 35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18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Фактический адрес: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ФактАдрес"/>
                  <w:enabled/>
                  <w:calcOnExit w:val="0"/>
                  <w:textInput>
                    <w:default w:val="Почтовый адрес контрагента"/>
                  </w:textInput>
                </w:ffData>
              </w:fldChar>
            </w:r>
            <w:bookmarkStart w:id="19" w:name="КонтрагентФактАдрес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453264, Башкортостан Респ, Салават г, Октябрьская ул, дом № 35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19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Телефон: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Телефон"/>
                  <w:enabled/>
                  <w:calcOnExit w:val="0"/>
                  <w:textInput>
                    <w:default w:val="Основной телефон контрагента"/>
                  </w:textInput>
                </w:ffData>
              </w:fldChar>
            </w:r>
            <w:bookmarkStart w:id="20" w:name="КонтрагентТелефон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+7 (3476) 39-51-00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0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Р/с: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РС"/>
                  <w:enabled/>
                  <w:calcOnExit w:val="0"/>
                  <w:textInput>
                    <w:default w:val="Р/С контрагента"/>
                  </w:textInput>
                </w:ffData>
              </w:fldChar>
            </w:r>
            <w:bookmarkStart w:id="21" w:name="КонтрагентРС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40702810814240000011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1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Банк: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анк"/>
                  <w:enabled/>
                  <w:calcOnExit w:val="0"/>
                  <w:textInput>
                    <w:default w:val="Банк контрагента"/>
                  </w:textInput>
                </w:ffData>
              </w:fldChar>
            </w:r>
            <w:bookmarkStart w:id="22" w:name="КонтрагентБанк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НИЖЕГОРОДСКИЙ ФИЛИАЛ АБ "РОССИЯ"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2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анкГород"/>
                  <w:enabled/>
                  <w:calcOnExit w:val="0"/>
                  <w:textInput>
                    <w:default w:val="Город банка контрагента"/>
                  </w:textInput>
                </w:ffData>
              </w:fldChar>
            </w:r>
            <w:bookmarkStart w:id="23" w:name="КонтрагентБанкГород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Г. НИЖНИЙ НОВГОРОД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3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К/с: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КС"/>
                  <w:enabled/>
                  <w:calcOnExit w:val="0"/>
                  <w:textInput>
                    <w:default w:val="К/С контрагента"/>
                  </w:textInput>
                </w:ffData>
              </w:fldChar>
            </w:r>
            <w:bookmarkStart w:id="24" w:name="КонтрагентКС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30101810300000000876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4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БИК: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ИК"/>
                  <w:enabled/>
                  <w:calcOnExit w:val="0"/>
                  <w:textInput>
                    <w:default w:val="БИК контрагента"/>
                  </w:textInput>
                </w:ffData>
              </w:fldChar>
            </w:r>
            <w:bookmarkStart w:id="25" w:name="КонтрагентБИК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042202876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5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ИНН: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ИНН"/>
                  <w:enabled/>
                  <w:calcOnExit w:val="0"/>
                  <w:textInput>
                    <w:default w:val="ИНН контрагента"/>
                  </w:textInput>
                </w:ffData>
              </w:fldChar>
            </w:r>
            <w:bookmarkStart w:id="26" w:name="КонтрагентИНН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0266023905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6"/>
          </w:p>
          <w:p w:rsidR="0075590E" w:rsidRPr="00A46C06" w:rsidRDefault="0075590E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 xml:space="preserve">КПП: 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КПП"/>
                  <w:enabled/>
                  <w:calcOnExit w:val="0"/>
                  <w:textInput>
                    <w:default w:val="КПП контрагента"/>
                  </w:textInput>
                </w:ffData>
              </w:fldChar>
            </w:r>
            <w:bookmarkStart w:id="27" w:name="КонтрагентКПП"/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026601001</w:t>
            </w: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bookmarkEnd w:id="27"/>
          </w:p>
          <w:p w:rsidR="0075590E" w:rsidRPr="0075590E" w:rsidRDefault="0075590E" w:rsidP="0075590E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75590E">
              <w:rPr>
                <w:rFonts w:ascii="Times New Roman" w:hAnsi="Times New Roman"/>
                <w:b w:val="0"/>
                <w:sz w:val="20"/>
              </w:rPr>
              <w:t xml:space="preserve">ОКПО: </w:t>
            </w:r>
            <w:r w:rsidRPr="00633895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begin">
                <w:ffData>
                  <w:name w:val="КонтрагентОКПО"/>
                  <w:enabled/>
                  <w:calcOnExit w:val="0"/>
                  <w:textInput>
                    <w:default w:val="ОКПО контрагента"/>
                  </w:textInput>
                </w:ffData>
              </w:fldChar>
            </w:r>
            <w:bookmarkStart w:id="28" w:name="КонтрагентОКПО"/>
            <w:r w:rsidRPr="00633895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instrText xml:space="preserve"> FORMTEXT </w:instrText>
            </w:r>
            <w:r w:rsidRPr="00633895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</w:r>
            <w:r w:rsidRPr="00633895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separate"/>
            </w:r>
            <w:r w:rsidR="00493F49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73762060</w:t>
            </w:r>
            <w:r w:rsidRPr="00633895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end"/>
            </w:r>
            <w:bookmarkEnd w:id="28"/>
          </w:p>
        </w:tc>
      </w:tr>
      <w:tr w:rsidR="0075590E" w:rsidTr="00ED78F4">
        <w:tc>
          <w:tcPr>
            <w:tcW w:w="5032" w:type="dxa"/>
            <w:shd w:val="clear" w:color="auto" w:fill="auto"/>
          </w:tcPr>
          <w:p w:rsidR="0075590E" w:rsidRPr="00A46C06" w:rsidRDefault="0075590E" w:rsidP="0075590E">
            <w:pPr>
              <w:pStyle w:val="3"/>
              <w:spacing w:before="240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bookmarkStart w:id="29" w:name="ПодписываетОтБитИм"/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____________________</w:t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bookmarkEnd w:id="29"/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75590E" w:rsidRPr="0075590E" w:rsidRDefault="0075590E" w:rsidP="0075590E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(</w:t>
            </w:r>
            <w:bookmarkStart w:id="30" w:name="ПодпОтБитДолж"/>
            <w:r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begin">
                <w:ffData>
                  <w:name w:val="ПодпОтБитДолж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instrText xml:space="preserve"> FORMTEXT </w:instrText>
            </w:r>
            <w:r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</w:r>
            <w:r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separate"/>
            </w:r>
            <w:r w:rsidR="00493F49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493F49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493F49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493F49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493F49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end"/>
            </w:r>
            <w:bookmarkEnd w:id="30"/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)</w:t>
            </w:r>
          </w:p>
        </w:tc>
        <w:tc>
          <w:tcPr>
            <w:tcW w:w="5033" w:type="dxa"/>
            <w:shd w:val="clear" w:color="auto" w:fill="auto"/>
          </w:tcPr>
          <w:p w:rsidR="0075590E" w:rsidRPr="00A46C06" w:rsidRDefault="0075590E" w:rsidP="0075590E">
            <w:pPr>
              <w:pStyle w:val="20"/>
              <w:spacing w:after="0"/>
              <w:ind w:right="4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____________________</w:t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="00985C8F"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 </w:t>
            </w: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75590E" w:rsidRPr="0075590E" w:rsidRDefault="0075590E" w:rsidP="00985C8F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75590E">
              <w:rPr>
                <w:rFonts w:ascii="Times New Roman" w:hAnsi="Times New Roman"/>
                <w:b w:val="0"/>
                <w:sz w:val="20"/>
              </w:rPr>
              <w:t>(</w:t>
            </w:r>
            <w:r w:rsidR="00985C8F"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begin">
                <w:ffData>
                  <w:name w:val="ПодпОтБитДолж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985C8F"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instrText xml:space="preserve"> FORMTEXT </w:instrText>
            </w:r>
            <w:r w:rsidR="00985C8F"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</w:r>
            <w:r w:rsidR="00985C8F"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separate"/>
            </w:r>
            <w:r w:rsidR="00985C8F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985C8F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985C8F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985C8F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985C8F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t> </w:t>
            </w:r>
            <w:r w:rsidR="00985C8F" w:rsidRPr="00960181">
              <w:rPr>
                <w:rFonts w:ascii="Times New Roman" w:hAnsi="Times New Roman" w:cs="Arial"/>
                <w:b w:val="0"/>
                <w:bCs w:val="0"/>
                <w:noProof/>
                <w:sz w:val="20"/>
              </w:rPr>
              <w:fldChar w:fldCharType="end"/>
            </w:r>
            <w:r w:rsidRPr="0075590E">
              <w:rPr>
                <w:rFonts w:ascii="Times New Roman" w:hAnsi="Times New Roman"/>
                <w:b w:val="0"/>
                <w:sz w:val="20"/>
              </w:rPr>
              <w:t>)</w:t>
            </w:r>
          </w:p>
        </w:tc>
      </w:tr>
    </w:tbl>
    <w:p w:rsidR="00D1561D" w:rsidRDefault="00D1561D" w:rsidP="0075590E">
      <w:pPr>
        <w:jc w:val="right"/>
        <w:rPr>
          <w:b/>
          <w:sz w:val="20"/>
          <w:szCs w:val="20"/>
        </w:rPr>
      </w:pPr>
    </w:p>
    <w:p w:rsidR="00D1561D" w:rsidRDefault="00D1561D">
      <w:pPr>
        <w:rPr>
          <w:b/>
          <w:sz w:val="20"/>
          <w:szCs w:val="20"/>
        </w:rPr>
      </w:pPr>
      <w:r w:rsidRPr="0075590E">
        <w:rPr>
          <w:b/>
          <w:sz w:val="20"/>
        </w:rPr>
        <w:br w:type="page"/>
      </w:r>
    </w:p>
    <w:p w:rsidR="00B330FD" w:rsidRPr="007B1A36" w:rsidRDefault="00166195" w:rsidP="00D73DE2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</w:t>
      </w:r>
      <w:r w:rsidR="00B330FD" w:rsidRPr="007B1A36">
        <w:rPr>
          <w:b/>
          <w:sz w:val="20"/>
          <w:szCs w:val="20"/>
        </w:rPr>
        <w:t xml:space="preserve">риложение № </w:t>
      </w:r>
      <w:bookmarkStart w:id="31" w:name="НомерПриложенияОфПереписка"/>
      <w:r w:rsidR="00B330FD" w:rsidRPr="007B1A36">
        <w:rPr>
          <w:b/>
          <w:sz w:val="20"/>
          <w:szCs w:val="20"/>
        </w:rPr>
        <w:t>1</w:t>
      </w:r>
      <w:bookmarkEnd w:id="31"/>
    </w:p>
    <w:p w:rsidR="004F1C40" w:rsidRPr="00E92529" w:rsidRDefault="004F1C40" w:rsidP="00D73DE2">
      <w:pPr>
        <w:jc w:val="right"/>
        <w:rPr>
          <w:sz w:val="20"/>
          <w:szCs w:val="20"/>
        </w:rPr>
      </w:pPr>
      <w:r w:rsidRPr="00E92529">
        <w:rPr>
          <w:sz w:val="20"/>
          <w:szCs w:val="20"/>
        </w:rPr>
        <w:t xml:space="preserve"> «</w:t>
      </w:r>
      <w:r>
        <w:rPr>
          <w:sz w:val="20"/>
          <w:szCs w:val="20"/>
        </w:rPr>
        <w:t>Официальная переписка</w:t>
      </w:r>
      <w:r w:rsidRPr="00E92529">
        <w:rPr>
          <w:sz w:val="20"/>
          <w:szCs w:val="20"/>
        </w:rPr>
        <w:t>»</w:t>
      </w:r>
    </w:p>
    <w:p w:rsidR="004F1C40" w:rsidRPr="00E92529" w:rsidRDefault="004F1C40" w:rsidP="00D73DE2">
      <w:pPr>
        <w:jc w:val="right"/>
        <w:rPr>
          <w:sz w:val="20"/>
          <w:szCs w:val="20"/>
        </w:rPr>
      </w:pPr>
      <w:r w:rsidRPr="00E92529">
        <w:rPr>
          <w:sz w:val="20"/>
          <w:szCs w:val="20"/>
        </w:rPr>
        <w:t xml:space="preserve">к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у № </w:t>
      </w:r>
      <w:r w:rsidR="00985C8F">
        <w:rPr>
          <w:sz w:val="20"/>
          <w:szCs w:val="20"/>
        </w:rPr>
        <w:t>ХХХ</w:t>
      </w:r>
      <w:r w:rsidRPr="00E92529">
        <w:rPr>
          <w:sz w:val="20"/>
          <w:szCs w:val="20"/>
        </w:rPr>
        <w:t xml:space="preserve"> от </w:t>
      </w:r>
      <w:r w:rsidR="00985C8F">
        <w:rPr>
          <w:bCs/>
          <w:sz w:val="20"/>
          <w:szCs w:val="20"/>
        </w:rPr>
        <w:t>ХХХ</w:t>
      </w:r>
    </w:p>
    <w:p w:rsidR="004F1C40" w:rsidRPr="00E92529" w:rsidRDefault="004F1C40" w:rsidP="00D73DE2">
      <w:pPr>
        <w:pStyle w:val="a0"/>
        <w:numPr>
          <w:ilvl w:val="0"/>
          <w:numId w:val="0"/>
        </w:numPr>
        <w:spacing w:before="0" w:after="0"/>
        <w:rPr>
          <w:sz w:val="20"/>
          <w:szCs w:val="20"/>
        </w:rPr>
      </w:pPr>
    </w:p>
    <w:p w:rsidR="004F1C40" w:rsidRPr="00F849FD" w:rsidRDefault="004F1C40" w:rsidP="0075590E">
      <w:pPr>
        <w:pStyle w:val="24"/>
        <w:spacing w:before="120" w:after="0" w:line="240" w:lineRule="auto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Стороны согласились, что для осуществления официальной переписки</w:t>
      </w:r>
      <w:r w:rsidR="00DF2E1B">
        <w:rPr>
          <w:sz w:val="20"/>
          <w:szCs w:val="20"/>
        </w:rPr>
        <w:t xml:space="preserve"> </w:t>
      </w:r>
      <w:r w:rsidRPr="00E92529">
        <w:rPr>
          <w:sz w:val="20"/>
          <w:szCs w:val="20"/>
        </w:rPr>
        <w:t>допустимо использовать следующие способы:</w:t>
      </w:r>
    </w:p>
    <w:p w:rsidR="004F1C40" w:rsidRPr="00F849FD" w:rsidRDefault="004F1C40" w:rsidP="00CF152B">
      <w:pPr>
        <w:pStyle w:val="24"/>
        <w:numPr>
          <w:ilvl w:val="1"/>
          <w:numId w:val="1"/>
        </w:numPr>
        <w:tabs>
          <w:tab w:val="clear" w:pos="1789"/>
        </w:tabs>
        <w:spacing w:before="120" w:after="0" w:line="240" w:lineRule="auto"/>
        <w:ind w:left="709"/>
        <w:jc w:val="both"/>
        <w:rPr>
          <w:sz w:val="20"/>
          <w:szCs w:val="20"/>
        </w:rPr>
      </w:pPr>
      <w:r w:rsidRPr="00C924F2">
        <w:rPr>
          <w:sz w:val="20"/>
          <w:szCs w:val="20"/>
        </w:rPr>
        <w:t>Заказное письмо, отправленное по следующим адресам:</w:t>
      </w:r>
    </w:p>
    <w:p w:rsidR="004F1C40" w:rsidRDefault="004F1C40" w:rsidP="00F849FD">
      <w:pPr>
        <w:pStyle w:val="2"/>
        <w:numPr>
          <w:ilvl w:val="0"/>
          <w:numId w:val="0"/>
        </w:numPr>
        <w:tabs>
          <w:tab w:val="left" w:pos="709"/>
        </w:tabs>
        <w:spacing w:before="120"/>
        <w:ind w:left="1080" w:hanging="371"/>
        <w:rPr>
          <w:b w:val="0"/>
          <w:bCs w:val="0"/>
          <w:sz w:val="20"/>
          <w:szCs w:val="20"/>
        </w:rPr>
      </w:pPr>
      <w:r w:rsidRPr="00E92529">
        <w:rPr>
          <w:b w:val="0"/>
          <w:bCs w:val="0"/>
          <w:sz w:val="20"/>
          <w:szCs w:val="20"/>
        </w:rPr>
        <w:t>Заказчику:</w:t>
      </w:r>
      <w:bookmarkStart w:id="32" w:name="ТекстовоеПоле9"/>
      <w:bookmarkEnd w:id="32"/>
      <w:r w:rsidR="00D22316">
        <w:rPr>
          <w:b w:val="0"/>
          <w:bCs w:val="0"/>
          <w:sz w:val="20"/>
          <w:szCs w:val="20"/>
        </w:rPr>
        <w:t xml:space="preserve"> </w:t>
      </w:r>
      <w:r w:rsidR="00D22316">
        <w:rPr>
          <w:b w:val="0"/>
          <w:bCs w:val="0"/>
          <w:sz w:val="20"/>
          <w:szCs w:val="20"/>
        </w:rPr>
        <w:fldChar w:fldCharType="begin">
          <w:ffData>
            <w:name w:val="КонтрагентФактАдрес1"/>
            <w:enabled/>
            <w:calcOnExit w:val="0"/>
            <w:textInput>
              <w:default w:val="Почтовый адрес контрагента"/>
            </w:textInput>
          </w:ffData>
        </w:fldChar>
      </w:r>
      <w:bookmarkStart w:id="33" w:name="КонтрагентФактАдрес1"/>
      <w:r w:rsidR="00D22316">
        <w:rPr>
          <w:b w:val="0"/>
          <w:bCs w:val="0"/>
          <w:sz w:val="20"/>
          <w:szCs w:val="20"/>
        </w:rPr>
        <w:instrText xml:space="preserve"> FORMTEXT </w:instrText>
      </w:r>
      <w:r w:rsidR="00D22316">
        <w:rPr>
          <w:b w:val="0"/>
          <w:bCs w:val="0"/>
          <w:sz w:val="20"/>
          <w:szCs w:val="20"/>
        </w:rPr>
      </w:r>
      <w:r w:rsidR="00D22316">
        <w:rPr>
          <w:b w:val="0"/>
          <w:bCs w:val="0"/>
          <w:sz w:val="20"/>
          <w:szCs w:val="20"/>
        </w:rPr>
        <w:fldChar w:fldCharType="separate"/>
      </w:r>
      <w:r w:rsidR="00493F49">
        <w:rPr>
          <w:b w:val="0"/>
          <w:bCs w:val="0"/>
          <w:sz w:val="20"/>
          <w:szCs w:val="20"/>
        </w:rPr>
        <w:t>453264, Башкортостан Респ, Салават г, Октябрьская ул, дом № 35</w:t>
      </w:r>
      <w:r w:rsidR="00D22316">
        <w:rPr>
          <w:b w:val="0"/>
          <w:bCs w:val="0"/>
          <w:sz w:val="20"/>
          <w:szCs w:val="20"/>
        </w:rPr>
        <w:fldChar w:fldCharType="end"/>
      </w:r>
      <w:bookmarkEnd w:id="33"/>
      <w:r>
        <w:rPr>
          <w:b w:val="0"/>
          <w:bCs w:val="0"/>
          <w:sz w:val="20"/>
          <w:szCs w:val="20"/>
        </w:rPr>
        <w:t>;</w:t>
      </w:r>
    </w:p>
    <w:p w:rsidR="004F1C40" w:rsidRPr="00F849FD" w:rsidRDefault="004F1C40" w:rsidP="00F849FD">
      <w:pPr>
        <w:pStyle w:val="2"/>
        <w:numPr>
          <w:ilvl w:val="0"/>
          <w:numId w:val="0"/>
        </w:numPr>
        <w:tabs>
          <w:tab w:val="left" w:pos="709"/>
        </w:tabs>
        <w:ind w:left="1078" w:hanging="369"/>
        <w:rPr>
          <w:b w:val="0"/>
          <w:bCs w:val="0"/>
          <w:sz w:val="20"/>
          <w:szCs w:val="20"/>
        </w:rPr>
      </w:pPr>
      <w:r w:rsidRPr="005A0610">
        <w:rPr>
          <w:b w:val="0"/>
          <w:bCs w:val="0"/>
          <w:sz w:val="20"/>
          <w:szCs w:val="20"/>
        </w:rPr>
        <w:t>Исполнителю:</w:t>
      </w:r>
      <w:r w:rsidR="00D22316">
        <w:rPr>
          <w:b w:val="0"/>
          <w:bCs w:val="0"/>
          <w:sz w:val="20"/>
          <w:szCs w:val="20"/>
        </w:rPr>
        <w:t xml:space="preserve"> </w:t>
      </w:r>
    </w:p>
    <w:p w:rsidR="004F1C40" w:rsidRPr="00F849FD" w:rsidRDefault="004F1C40" w:rsidP="00CF152B">
      <w:pPr>
        <w:pStyle w:val="24"/>
        <w:numPr>
          <w:ilvl w:val="1"/>
          <w:numId w:val="1"/>
        </w:numPr>
        <w:tabs>
          <w:tab w:val="clear" w:pos="1789"/>
        </w:tabs>
        <w:spacing w:before="120" w:after="0" w:line="240" w:lineRule="auto"/>
        <w:ind w:left="709"/>
        <w:jc w:val="both"/>
        <w:rPr>
          <w:sz w:val="20"/>
          <w:szCs w:val="20"/>
        </w:rPr>
      </w:pPr>
      <w:r w:rsidRPr="00C924F2">
        <w:rPr>
          <w:sz w:val="20"/>
          <w:szCs w:val="20"/>
        </w:rPr>
        <w:t>Электронное письмо (при условии предоставления оригиналов документов в течение 5 (пяти) рабочих дней), отправленное по адресам:</w:t>
      </w:r>
    </w:p>
    <w:p w:rsidR="004F1C40" w:rsidRPr="00E92529" w:rsidRDefault="004F1C40" w:rsidP="00F849FD">
      <w:pPr>
        <w:pStyle w:val="2"/>
        <w:numPr>
          <w:ilvl w:val="0"/>
          <w:numId w:val="0"/>
        </w:numPr>
        <w:tabs>
          <w:tab w:val="left" w:pos="709"/>
        </w:tabs>
        <w:spacing w:before="120"/>
        <w:ind w:left="1080" w:hanging="371"/>
        <w:rPr>
          <w:b w:val="0"/>
          <w:bCs w:val="0"/>
          <w:sz w:val="20"/>
          <w:szCs w:val="20"/>
        </w:rPr>
      </w:pPr>
      <w:r w:rsidRPr="00E92529">
        <w:rPr>
          <w:b w:val="0"/>
          <w:bCs w:val="0"/>
          <w:sz w:val="20"/>
          <w:szCs w:val="20"/>
        </w:rPr>
        <w:t xml:space="preserve">Заказчику: </w:t>
      </w:r>
      <w:bookmarkStart w:id="34" w:name="ТекстовоеПоле13"/>
      <w:bookmarkEnd w:id="34"/>
      <w:r w:rsidR="00985C8F">
        <w:rPr>
          <w:b w:val="0"/>
          <w:bCs w:val="0"/>
          <w:sz w:val="20"/>
          <w:szCs w:val="20"/>
        </w:rPr>
        <w:t>ХХХ</w:t>
      </w:r>
      <w:r w:rsidR="00582C75">
        <w:rPr>
          <w:b w:val="0"/>
          <w:bCs w:val="0"/>
          <w:sz w:val="20"/>
          <w:szCs w:val="20"/>
        </w:rPr>
        <w:t>;</w:t>
      </w:r>
    </w:p>
    <w:p w:rsidR="007B3B42" w:rsidRPr="007B3B42" w:rsidRDefault="00186FA8" w:rsidP="0075590E">
      <w:pPr>
        <w:pStyle w:val="2"/>
        <w:numPr>
          <w:ilvl w:val="0"/>
          <w:numId w:val="0"/>
        </w:numPr>
        <w:tabs>
          <w:tab w:val="left" w:pos="709"/>
        </w:tabs>
        <w:spacing w:after="120"/>
        <w:ind w:left="1078" w:hanging="369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Исполнителю: </w:t>
      </w:r>
      <w:r w:rsidR="00985C8F">
        <w:rPr>
          <w:b w:val="0"/>
          <w:bCs w:val="0"/>
          <w:sz w:val="20"/>
          <w:szCs w:val="20"/>
        </w:rPr>
        <w:t>ХХХ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8321B1" w:rsidTr="00A46C06">
        <w:tc>
          <w:tcPr>
            <w:tcW w:w="4955" w:type="dxa"/>
            <w:shd w:val="clear" w:color="auto" w:fill="auto"/>
          </w:tcPr>
          <w:p w:rsidR="008321B1" w:rsidRPr="00A46C06" w:rsidRDefault="008321B1" w:rsidP="008321B1">
            <w:pPr>
              <w:rPr>
                <w:sz w:val="20"/>
                <w:szCs w:val="20"/>
              </w:rPr>
            </w:pPr>
            <w:r w:rsidRPr="00A46C06">
              <w:rPr>
                <w:bCs/>
                <w:sz w:val="20"/>
              </w:rPr>
              <w:t>ИСПОЛНИТЕЛЬ:</w:t>
            </w:r>
          </w:p>
        </w:tc>
        <w:tc>
          <w:tcPr>
            <w:tcW w:w="4956" w:type="dxa"/>
            <w:shd w:val="clear" w:color="auto" w:fill="auto"/>
          </w:tcPr>
          <w:p w:rsidR="008321B1" w:rsidRPr="00A46C06" w:rsidRDefault="008321B1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</w:tc>
      </w:tr>
      <w:tr w:rsidR="008321B1" w:rsidTr="00A46C06">
        <w:tc>
          <w:tcPr>
            <w:tcW w:w="4955" w:type="dxa"/>
            <w:shd w:val="clear" w:color="auto" w:fill="auto"/>
          </w:tcPr>
          <w:p w:rsidR="008321B1" w:rsidRPr="00A46C06" w:rsidRDefault="008321B1" w:rsidP="00A46C06">
            <w:pPr>
              <w:pStyle w:val="3"/>
              <w:spacing w:before="240"/>
              <w:ind w:right="25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2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8321B1" w:rsidRPr="00A46C06" w:rsidRDefault="008321B1" w:rsidP="00A46C06">
            <w:pPr>
              <w:ind w:right="25"/>
              <w:rPr>
                <w:sz w:val="20"/>
                <w:szCs w:val="20"/>
              </w:rPr>
            </w:pPr>
            <w:r w:rsidRPr="00A46C06">
              <w:rPr>
                <w:bCs/>
                <w:sz w:val="20"/>
              </w:rPr>
              <w:t>(</w:t>
            </w:r>
            <w:r w:rsidRPr="00A46C06">
              <w:rPr>
                <w:bCs/>
                <w:sz w:val="20"/>
              </w:rPr>
              <w:fldChar w:fldCharType="begin">
                <w:ffData>
                  <w:name w:val="ПодпОтБитДолж2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Pr="00A46C06">
              <w:rPr>
                <w:bCs/>
                <w:sz w:val="20"/>
              </w:rPr>
              <w:instrText xml:space="preserve"> FORMTEXT </w:instrText>
            </w:r>
            <w:r w:rsidRPr="00A46C06">
              <w:rPr>
                <w:bCs/>
                <w:sz w:val="20"/>
              </w:rPr>
            </w:r>
            <w:r w:rsidRPr="00A46C06">
              <w:rPr>
                <w:bCs/>
                <w:sz w:val="20"/>
              </w:rPr>
              <w:fldChar w:fldCharType="separate"/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Pr="00A46C06">
              <w:rPr>
                <w:bCs/>
                <w:sz w:val="20"/>
              </w:rPr>
              <w:fldChar w:fldCharType="end"/>
            </w:r>
            <w:r w:rsidRPr="00A46C06">
              <w:rPr>
                <w:bCs/>
                <w:sz w:val="20"/>
              </w:rPr>
              <w:t>)</w:t>
            </w:r>
          </w:p>
        </w:tc>
        <w:tc>
          <w:tcPr>
            <w:tcW w:w="4956" w:type="dxa"/>
            <w:shd w:val="clear" w:color="auto" w:fill="auto"/>
          </w:tcPr>
          <w:p w:rsidR="008321B1" w:rsidRPr="00A46C06" w:rsidRDefault="008321B1" w:rsidP="00A46C06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2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 w:rsidRPr="00A46C06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8321B1" w:rsidRPr="00A46C06" w:rsidRDefault="008321B1" w:rsidP="00985C8F">
            <w:pPr>
              <w:ind w:firstLine="3"/>
              <w:rPr>
                <w:sz w:val="20"/>
                <w:szCs w:val="20"/>
              </w:rPr>
            </w:pPr>
            <w:r w:rsidRPr="00A46C06">
              <w:rPr>
                <w:bCs/>
                <w:iCs/>
                <w:sz w:val="20"/>
              </w:rPr>
              <w:t>(</w:t>
            </w:r>
            <w:r w:rsidR="00985C8F" w:rsidRPr="00A46C06">
              <w:rPr>
                <w:bCs/>
                <w:sz w:val="20"/>
              </w:rPr>
              <w:fldChar w:fldCharType="begin">
                <w:ffData>
                  <w:name w:val="ПодпОтБитДолж2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985C8F" w:rsidRPr="00A46C06">
              <w:rPr>
                <w:bCs/>
                <w:sz w:val="20"/>
              </w:rPr>
              <w:instrText xml:space="preserve"> FORMTEXT </w:instrText>
            </w:r>
            <w:r w:rsidR="00985C8F" w:rsidRPr="00A46C06">
              <w:rPr>
                <w:bCs/>
                <w:sz w:val="20"/>
              </w:rPr>
            </w:r>
            <w:r w:rsidR="00985C8F" w:rsidRPr="00A46C06">
              <w:rPr>
                <w:bCs/>
                <w:sz w:val="20"/>
              </w:rPr>
              <w:fldChar w:fldCharType="separate"/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 w:rsidRPr="00A46C06">
              <w:rPr>
                <w:bCs/>
                <w:sz w:val="20"/>
              </w:rPr>
              <w:fldChar w:fldCharType="end"/>
            </w:r>
            <w:r w:rsidRPr="00A46C06">
              <w:rPr>
                <w:bCs/>
                <w:iCs/>
                <w:sz w:val="20"/>
              </w:rPr>
              <w:t>)</w:t>
            </w:r>
          </w:p>
        </w:tc>
      </w:tr>
    </w:tbl>
    <w:p w:rsidR="008321B1" w:rsidRDefault="008321B1" w:rsidP="006E47EB">
      <w:pPr>
        <w:jc w:val="right"/>
        <w:rPr>
          <w:b/>
          <w:sz w:val="20"/>
          <w:szCs w:val="20"/>
        </w:rPr>
      </w:pPr>
    </w:p>
    <w:p w:rsidR="008321B1" w:rsidRDefault="008321B1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4F1C40" w:rsidRPr="00846680" w:rsidRDefault="004F1C40" w:rsidP="006E47EB">
      <w:pPr>
        <w:jc w:val="right"/>
        <w:rPr>
          <w:b/>
          <w:sz w:val="20"/>
          <w:szCs w:val="20"/>
        </w:rPr>
      </w:pPr>
      <w:r w:rsidRPr="00846680">
        <w:rPr>
          <w:b/>
          <w:sz w:val="20"/>
          <w:szCs w:val="20"/>
        </w:rPr>
        <w:lastRenderedPageBreak/>
        <w:t xml:space="preserve">Приложение № </w:t>
      </w:r>
      <w:bookmarkStart w:id="35" w:name="ТекстовоеПоле8"/>
      <w:bookmarkStart w:id="36" w:name="НомерПриложенияТрансферт"/>
      <w:r w:rsidRPr="00846680">
        <w:rPr>
          <w:b/>
          <w:sz w:val="20"/>
          <w:szCs w:val="20"/>
        </w:rPr>
        <w:t>2</w:t>
      </w:r>
      <w:bookmarkEnd w:id="35"/>
      <w:bookmarkEnd w:id="36"/>
      <w:r w:rsidRPr="00846680">
        <w:rPr>
          <w:b/>
          <w:sz w:val="20"/>
          <w:szCs w:val="20"/>
        </w:rPr>
        <w:t xml:space="preserve"> </w:t>
      </w:r>
    </w:p>
    <w:p w:rsidR="004F1C40" w:rsidRPr="00E92529" w:rsidRDefault="004F1C40" w:rsidP="00D73DE2">
      <w:pPr>
        <w:jc w:val="right"/>
        <w:rPr>
          <w:sz w:val="20"/>
          <w:szCs w:val="20"/>
        </w:rPr>
      </w:pPr>
      <w:r w:rsidRPr="00E92529">
        <w:rPr>
          <w:sz w:val="20"/>
          <w:szCs w:val="20"/>
        </w:rPr>
        <w:t>«Порядок возмещения трансфертных расходов»</w:t>
      </w:r>
    </w:p>
    <w:p w:rsidR="004F1C40" w:rsidRPr="00E92529" w:rsidRDefault="004F1C40" w:rsidP="005A0610">
      <w:pPr>
        <w:jc w:val="right"/>
        <w:rPr>
          <w:sz w:val="20"/>
          <w:szCs w:val="20"/>
        </w:rPr>
      </w:pPr>
      <w:r w:rsidRPr="00E92529">
        <w:rPr>
          <w:sz w:val="20"/>
          <w:szCs w:val="20"/>
        </w:rPr>
        <w:t xml:space="preserve">к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 xml:space="preserve">у </w:t>
      </w:r>
      <w:proofErr w:type="gramStart"/>
      <w:r w:rsidRPr="00E92529">
        <w:rPr>
          <w:sz w:val="20"/>
          <w:szCs w:val="20"/>
        </w:rPr>
        <w:t xml:space="preserve">№  </w:t>
      </w:r>
      <w:r w:rsidR="00985C8F">
        <w:rPr>
          <w:sz w:val="20"/>
          <w:szCs w:val="20"/>
        </w:rPr>
        <w:t>ХХХ</w:t>
      </w:r>
      <w:proofErr w:type="gramEnd"/>
      <w:r w:rsidR="003345DA">
        <w:rPr>
          <w:sz w:val="20"/>
          <w:szCs w:val="20"/>
        </w:rPr>
        <w:t xml:space="preserve"> </w:t>
      </w:r>
      <w:r w:rsidRPr="00E92529">
        <w:rPr>
          <w:sz w:val="20"/>
          <w:szCs w:val="20"/>
        </w:rPr>
        <w:t>от</w:t>
      </w:r>
      <w:r w:rsidR="003345DA" w:rsidRPr="003345DA">
        <w:rPr>
          <w:color w:val="FF0000"/>
          <w:sz w:val="20"/>
          <w:szCs w:val="20"/>
        </w:rPr>
        <w:t xml:space="preserve"> </w:t>
      </w:r>
      <w:r w:rsidR="00985C8F">
        <w:rPr>
          <w:bCs/>
          <w:sz w:val="20"/>
          <w:szCs w:val="20"/>
        </w:rPr>
        <w:t>ХХХ</w:t>
      </w:r>
      <w:r w:rsidR="00CB24AC">
        <w:rPr>
          <w:sz w:val="20"/>
          <w:szCs w:val="20"/>
        </w:rPr>
        <w:t xml:space="preserve"> </w:t>
      </w:r>
    </w:p>
    <w:p w:rsidR="004F1C40" w:rsidRPr="00E92529" w:rsidRDefault="004F1C40" w:rsidP="00765559">
      <w:pPr>
        <w:pStyle w:val="24"/>
        <w:tabs>
          <w:tab w:val="num" w:pos="900"/>
        </w:tabs>
        <w:spacing w:before="120" w:after="0" w:line="240" w:lineRule="auto"/>
        <w:jc w:val="both"/>
        <w:rPr>
          <w:sz w:val="20"/>
          <w:szCs w:val="20"/>
        </w:rPr>
      </w:pPr>
      <w:r w:rsidRPr="00E92529">
        <w:rPr>
          <w:sz w:val="20"/>
          <w:szCs w:val="20"/>
        </w:rPr>
        <w:t xml:space="preserve">К </w:t>
      </w:r>
      <w:r w:rsidR="000C05B4">
        <w:rPr>
          <w:sz w:val="20"/>
          <w:szCs w:val="20"/>
        </w:rPr>
        <w:t>т</w:t>
      </w:r>
      <w:r w:rsidRPr="00E92529">
        <w:rPr>
          <w:sz w:val="20"/>
          <w:szCs w:val="20"/>
        </w:rPr>
        <w:t xml:space="preserve">рансфертным расходам Исполнителя относятся расходы, понесенные лицами, привлеченными Исполнителем к </w:t>
      </w:r>
      <w:r>
        <w:rPr>
          <w:sz w:val="20"/>
          <w:szCs w:val="20"/>
        </w:rPr>
        <w:t xml:space="preserve">оказанию услуг </w:t>
      </w:r>
      <w:r w:rsidRPr="00E92529">
        <w:rPr>
          <w:sz w:val="20"/>
          <w:szCs w:val="20"/>
        </w:rPr>
        <w:t xml:space="preserve">по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у. Такими лицами могут быть штатные сотрудники Исполнителя</w:t>
      </w:r>
      <w:r>
        <w:rPr>
          <w:sz w:val="20"/>
          <w:szCs w:val="20"/>
        </w:rPr>
        <w:t>,</w:t>
      </w:r>
      <w:r w:rsidRPr="00E92529">
        <w:rPr>
          <w:sz w:val="20"/>
          <w:szCs w:val="20"/>
        </w:rPr>
        <w:t xml:space="preserve"> работающие по трудовому </w:t>
      </w:r>
      <w:r w:rsidR="009F3AE4">
        <w:rPr>
          <w:sz w:val="20"/>
          <w:szCs w:val="20"/>
        </w:rPr>
        <w:t>д</w:t>
      </w:r>
      <w:r w:rsidR="006E37B6">
        <w:rPr>
          <w:sz w:val="20"/>
          <w:szCs w:val="20"/>
        </w:rPr>
        <w:t>оговор</w:t>
      </w:r>
      <w:r w:rsidRPr="00E92529">
        <w:rPr>
          <w:sz w:val="20"/>
          <w:szCs w:val="20"/>
        </w:rPr>
        <w:t xml:space="preserve">у, внешние совместители, работающие по гражданско-правовому </w:t>
      </w:r>
      <w:r w:rsidR="009F3AE4">
        <w:rPr>
          <w:sz w:val="20"/>
          <w:szCs w:val="20"/>
        </w:rPr>
        <w:t>д</w:t>
      </w:r>
      <w:r w:rsidR="006E37B6">
        <w:rPr>
          <w:sz w:val="20"/>
          <w:szCs w:val="20"/>
        </w:rPr>
        <w:t>оговор</w:t>
      </w:r>
      <w:r w:rsidRPr="00E92529">
        <w:rPr>
          <w:sz w:val="20"/>
          <w:szCs w:val="20"/>
        </w:rPr>
        <w:t>у, сотрудники других организаций, привлеченные на условиях субподряда (далее</w:t>
      </w:r>
      <w:r>
        <w:rPr>
          <w:sz w:val="20"/>
          <w:szCs w:val="20"/>
        </w:rPr>
        <w:t xml:space="preserve"> - </w:t>
      </w:r>
      <w:r w:rsidRPr="00E92529">
        <w:rPr>
          <w:sz w:val="20"/>
          <w:szCs w:val="20"/>
        </w:rPr>
        <w:t>Специалисты). Полный перечень возможных трансфертных расходов:</w:t>
      </w:r>
    </w:p>
    <w:p w:rsidR="004F1C40" w:rsidRPr="00D47A8F" w:rsidRDefault="004F1C40" w:rsidP="00CF152B">
      <w:pPr>
        <w:numPr>
          <w:ilvl w:val="0"/>
          <w:numId w:val="4"/>
        </w:numPr>
        <w:autoSpaceDE w:val="0"/>
        <w:autoSpaceDN w:val="0"/>
        <w:adjustRightInd w:val="0"/>
        <w:spacing w:before="120"/>
        <w:ind w:left="709" w:hanging="425"/>
        <w:jc w:val="both"/>
        <w:rPr>
          <w:sz w:val="20"/>
          <w:szCs w:val="20"/>
        </w:rPr>
      </w:pPr>
      <w:r w:rsidRPr="00D47A8F">
        <w:rPr>
          <w:sz w:val="20"/>
          <w:szCs w:val="20"/>
        </w:rPr>
        <w:t xml:space="preserve">Проезд от места проживания Специалиста к месту оказания услуг по </w:t>
      </w:r>
      <w:r w:rsidR="006E37B6">
        <w:rPr>
          <w:sz w:val="20"/>
          <w:szCs w:val="20"/>
        </w:rPr>
        <w:t>Договор</w:t>
      </w:r>
      <w:r w:rsidRPr="00D47A8F">
        <w:rPr>
          <w:sz w:val="20"/>
          <w:szCs w:val="20"/>
        </w:rPr>
        <w:t xml:space="preserve">у авиационным, железнодорожным или </w:t>
      </w:r>
      <w:r>
        <w:rPr>
          <w:sz w:val="20"/>
          <w:szCs w:val="20"/>
        </w:rPr>
        <w:t xml:space="preserve">автомобильным </w:t>
      </w:r>
      <w:r w:rsidRPr="00D47A8F">
        <w:rPr>
          <w:sz w:val="20"/>
          <w:szCs w:val="20"/>
        </w:rPr>
        <w:t>транспортом</w:t>
      </w:r>
      <w:r>
        <w:rPr>
          <w:sz w:val="20"/>
          <w:szCs w:val="20"/>
        </w:rPr>
        <w:t xml:space="preserve"> (включая личный транспорт)</w:t>
      </w:r>
      <w:r w:rsidRPr="00D47A8F">
        <w:rPr>
          <w:sz w:val="20"/>
          <w:szCs w:val="20"/>
        </w:rPr>
        <w:t>. При проезде авиационным, железнодорожным транспортом оплачиваются расходы на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в поездах постельным бельем;</w:t>
      </w:r>
    </w:p>
    <w:p w:rsidR="004F1C40" w:rsidRPr="00D47A8F" w:rsidRDefault="004F1C40" w:rsidP="00CF152B">
      <w:pPr>
        <w:pStyle w:val="24"/>
        <w:numPr>
          <w:ilvl w:val="0"/>
          <w:numId w:val="4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D47A8F">
        <w:rPr>
          <w:sz w:val="20"/>
          <w:szCs w:val="20"/>
        </w:rPr>
        <w:t xml:space="preserve">Проезд из аэропорта или вокзала прибытия Специалиста до места </w:t>
      </w:r>
      <w:r>
        <w:rPr>
          <w:sz w:val="20"/>
          <w:szCs w:val="20"/>
        </w:rPr>
        <w:t xml:space="preserve">оказания </w:t>
      </w:r>
      <w:r w:rsidRPr="00D47A8F">
        <w:rPr>
          <w:sz w:val="20"/>
          <w:szCs w:val="20"/>
        </w:rPr>
        <w:t>услуг и обратно;</w:t>
      </w:r>
    </w:p>
    <w:p w:rsidR="004F1C40" w:rsidRPr="00E92529" w:rsidRDefault="004F1C40" w:rsidP="00CF152B">
      <w:pPr>
        <w:pStyle w:val="24"/>
        <w:numPr>
          <w:ilvl w:val="0"/>
          <w:numId w:val="4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D47A8F">
        <w:rPr>
          <w:sz w:val="20"/>
          <w:szCs w:val="20"/>
        </w:rPr>
        <w:t>Проживание Специалиста</w:t>
      </w:r>
      <w:r w:rsidRPr="00E92529">
        <w:rPr>
          <w:sz w:val="20"/>
          <w:szCs w:val="20"/>
        </w:rPr>
        <w:t xml:space="preserve"> в гостинице;</w:t>
      </w:r>
    </w:p>
    <w:p w:rsidR="004F1C40" w:rsidRDefault="004F1C40" w:rsidP="00CF152B">
      <w:pPr>
        <w:pStyle w:val="24"/>
        <w:numPr>
          <w:ilvl w:val="0"/>
          <w:numId w:val="4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Суточные Специалиста;</w:t>
      </w:r>
    </w:p>
    <w:p w:rsidR="004F1C40" w:rsidRDefault="004F1C40" w:rsidP="00CF152B">
      <w:pPr>
        <w:numPr>
          <w:ilvl w:val="0"/>
          <w:numId w:val="4"/>
        </w:numPr>
        <w:autoSpaceDE w:val="0"/>
        <w:autoSpaceDN w:val="0"/>
        <w:adjustRightInd w:val="0"/>
        <w:spacing w:before="120"/>
        <w:ind w:left="709" w:hanging="425"/>
        <w:jc w:val="both"/>
        <w:rPr>
          <w:sz w:val="20"/>
          <w:szCs w:val="20"/>
        </w:rPr>
      </w:pPr>
      <w:r>
        <w:rPr>
          <w:sz w:val="20"/>
          <w:szCs w:val="20"/>
        </w:rPr>
        <w:t>На основании подтверждающих оплату документов также возмещаются:</w:t>
      </w:r>
    </w:p>
    <w:p w:rsidR="004F1C40" w:rsidRDefault="004F1C40" w:rsidP="00765559">
      <w:pPr>
        <w:autoSpaceDE w:val="0"/>
        <w:autoSpaceDN w:val="0"/>
        <w:adjustRightInd w:val="0"/>
        <w:spacing w:before="120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- расходы на оплату служебных телефонных переговоров;</w:t>
      </w:r>
    </w:p>
    <w:p w:rsidR="004F1C40" w:rsidRDefault="004F1C40" w:rsidP="00765559">
      <w:pPr>
        <w:autoSpaceDE w:val="0"/>
        <w:autoSpaceDN w:val="0"/>
        <w:adjustRightInd w:val="0"/>
        <w:spacing w:before="120"/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- расходы, связанные со сдачей ранее приобретенных проездных билетов в связи с погодными условиями или по иным уважительным причинам;</w:t>
      </w:r>
    </w:p>
    <w:p w:rsidR="004F1C40" w:rsidRDefault="004F1C40" w:rsidP="00765559">
      <w:pPr>
        <w:autoSpaceDE w:val="0"/>
        <w:autoSpaceDN w:val="0"/>
        <w:adjustRightInd w:val="0"/>
        <w:spacing w:before="120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- расходы, связанные с провозом и упаковкой багажа;</w:t>
      </w:r>
    </w:p>
    <w:p w:rsidR="004F1C40" w:rsidRDefault="004F1C40" w:rsidP="00765559">
      <w:pPr>
        <w:autoSpaceDE w:val="0"/>
        <w:autoSpaceDN w:val="0"/>
        <w:adjustRightInd w:val="0"/>
        <w:spacing w:before="120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- расходы на интернет-связь;</w:t>
      </w:r>
    </w:p>
    <w:p w:rsidR="004F1C40" w:rsidRDefault="004F1C40" w:rsidP="00765559">
      <w:pPr>
        <w:autoSpaceDE w:val="0"/>
        <w:autoSpaceDN w:val="0"/>
        <w:adjustRightInd w:val="0"/>
        <w:spacing w:before="120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- иные расходы, связанные с командированием Специалиста.</w:t>
      </w:r>
    </w:p>
    <w:p w:rsidR="004F1C40" w:rsidRPr="00E92529" w:rsidRDefault="004F1C40" w:rsidP="00765559">
      <w:pPr>
        <w:pStyle w:val="24"/>
        <w:tabs>
          <w:tab w:val="num" w:pos="0"/>
        </w:tabs>
        <w:spacing w:before="120" w:after="0" w:line="240" w:lineRule="auto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Стороны принимают следующие ограничения, о</w:t>
      </w:r>
      <w:r>
        <w:rPr>
          <w:sz w:val="20"/>
          <w:szCs w:val="20"/>
        </w:rPr>
        <w:t>тносительно качества и стоимости</w:t>
      </w:r>
      <w:r w:rsidRPr="00E92529">
        <w:rPr>
          <w:sz w:val="20"/>
          <w:szCs w:val="20"/>
        </w:rPr>
        <w:t xml:space="preserve"> услуг, включаемых в прямые расходы:</w:t>
      </w:r>
    </w:p>
    <w:p w:rsidR="004F1C40" w:rsidRPr="00E92529" w:rsidRDefault="004F1C40" w:rsidP="00CF152B">
      <w:pPr>
        <w:pStyle w:val="24"/>
        <w:numPr>
          <w:ilvl w:val="0"/>
          <w:numId w:val="3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Авиационные билеты – экономический класс;</w:t>
      </w:r>
    </w:p>
    <w:p w:rsidR="004F1C40" w:rsidRDefault="004F1C40" w:rsidP="00CF152B">
      <w:pPr>
        <w:pStyle w:val="24"/>
        <w:numPr>
          <w:ilvl w:val="0"/>
          <w:numId w:val="3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Железнодорожные билеты – купе. Ж/д проезд в об</w:t>
      </w:r>
      <w:r>
        <w:rPr>
          <w:sz w:val="20"/>
          <w:szCs w:val="20"/>
        </w:rPr>
        <w:t>щей сложности не более 16 часов;</w:t>
      </w:r>
    </w:p>
    <w:p w:rsidR="004F1C40" w:rsidRPr="00E92529" w:rsidRDefault="004F1C40" w:rsidP="00CF152B">
      <w:pPr>
        <w:pStyle w:val="24"/>
        <w:numPr>
          <w:ilvl w:val="0"/>
          <w:numId w:val="3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>
        <w:rPr>
          <w:sz w:val="20"/>
          <w:szCs w:val="20"/>
        </w:rPr>
        <w:t>Личный транспорт – оплата ГСМ;</w:t>
      </w:r>
    </w:p>
    <w:p w:rsidR="004F1C40" w:rsidRPr="00E92529" w:rsidRDefault="004F1C40" w:rsidP="00CF152B">
      <w:pPr>
        <w:pStyle w:val="24"/>
        <w:numPr>
          <w:ilvl w:val="0"/>
          <w:numId w:val="3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E92529">
        <w:rPr>
          <w:sz w:val="20"/>
          <w:szCs w:val="20"/>
        </w:rPr>
        <w:t xml:space="preserve">Проживание – номер гостиницы стандартного класса, с поселением не более 3-х </w:t>
      </w:r>
      <w:r w:rsidR="00032519">
        <w:rPr>
          <w:sz w:val="20"/>
          <w:szCs w:val="20"/>
        </w:rPr>
        <w:t>С</w:t>
      </w:r>
      <w:r>
        <w:rPr>
          <w:sz w:val="20"/>
          <w:szCs w:val="20"/>
        </w:rPr>
        <w:t>пециалистов</w:t>
      </w:r>
      <w:r w:rsidRPr="00E92529">
        <w:rPr>
          <w:sz w:val="20"/>
          <w:szCs w:val="20"/>
        </w:rPr>
        <w:t xml:space="preserve"> одного пола в одном ном</w:t>
      </w:r>
      <w:r>
        <w:rPr>
          <w:sz w:val="20"/>
          <w:szCs w:val="20"/>
        </w:rPr>
        <w:t>ере, без подселения третьих лиц;</w:t>
      </w:r>
    </w:p>
    <w:p w:rsidR="004F1C40" w:rsidRPr="00E92529" w:rsidRDefault="004F1C40" w:rsidP="00CF152B">
      <w:pPr>
        <w:pStyle w:val="24"/>
        <w:numPr>
          <w:ilvl w:val="0"/>
          <w:numId w:val="3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Интернет связь – любой местный стационарный провайдер.</w:t>
      </w:r>
    </w:p>
    <w:p w:rsidR="004F1C40" w:rsidRPr="00E92529" w:rsidRDefault="004F1C40" w:rsidP="00765559">
      <w:pPr>
        <w:pStyle w:val="24"/>
        <w:tabs>
          <w:tab w:val="num" w:pos="900"/>
        </w:tabs>
        <w:spacing w:before="120" w:after="0" w:line="240" w:lineRule="auto"/>
        <w:jc w:val="both"/>
        <w:rPr>
          <w:sz w:val="20"/>
          <w:szCs w:val="20"/>
        </w:rPr>
      </w:pPr>
      <w:r w:rsidRPr="00E92529">
        <w:rPr>
          <w:sz w:val="20"/>
          <w:szCs w:val="20"/>
        </w:rPr>
        <w:t xml:space="preserve">Трансфертные расходы оплачиваются Заказчиком в размере, определенном в Дополнительных соглашениях к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у.</w:t>
      </w:r>
    </w:p>
    <w:p w:rsidR="004F1C40" w:rsidRPr="00E92529" w:rsidRDefault="004F1C40" w:rsidP="00765559">
      <w:pPr>
        <w:pStyle w:val="24"/>
        <w:tabs>
          <w:tab w:val="num" w:pos="900"/>
        </w:tabs>
        <w:spacing w:before="120" w:after="0" w:line="240" w:lineRule="auto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По требованию Заказчика или Исполнителя, а также в случае, если размер трансфертных расходов в Дополнительных соглашениях не определен, производится расчет (перерасчет) трансфертных расходов в размере фактически понесенных расходов, с учетом страховых и иных сборов и налогов,</w:t>
      </w:r>
      <w:r>
        <w:rPr>
          <w:sz w:val="20"/>
          <w:szCs w:val="20"/>
        </w:rPr>
        <w:t xml:space="preserve"> определяемых в соответствии с з</w:t>
      </w:r>
      <w:r w:rsidRPr="00E92529">
        <w:rPr>
          <w:sz w:val="20"/>
          <w:szCs w:val="20"/>
        </w:rPr>
        <w:t>аконодательством РФ при наличии и на основании подтверждающих такие расходы документов.</w:t>
      </w:r>
    </w:p>
    <w:p w:rsidR="004F1C40" w:rsidRPr="00E92529" w:rsidRDefault="004F1C40" w:rsidP="00765559">
      <w:pPr>
        <w:pStyle w:val="24"/>
        <w:tabs>
          <w:tab w:val="num" w:pos="900"/>
        </w:tabs>
        <w:spacing w:before="120" w:after="0" w:line="240" w:lineRule="auto"/>
        <w:jc w:val="both"/>
        <w:rPr>
          <w:sz w:val="20"/>
          <w:szCs w:val="20"/>
        </w:rPr>
      </w:pPr>
      <w:r w:rsidRPr="00E92529">
        <w:rPr>
          <w:sz w:val="20"/>
          <w:szCs w:val="20"/>
        </w:rPr>
        <w:t>Трансфертные расходы оплачиваются Заказчиком не позднее 5 рабочих дней с м</w:t>
      </w:r>
      <w:r w:rsidR="003345DA">
        <w:rPr>
          <w:sz w:val="20"/>
          <w:szCs w:val="20"/>
        </w:rPr>
        <w:t xml:space="preserve">омента получения каждого счета </w:t>
      </w:r>
      <w:r w:rsidRPr="00E92529">
        <w:rPr>
          <w:sz w:val="20"/>
          <w:szCs w:val="20"/>
        </w:rPr>
        <w:t xml:space="preserve">Исполнителя на оплату таких расходов, если иное не определено в Дополнительных соглашениях к </w:t>
      </w:r>
      <w:r w:rsidR="006E37B6">
        <w:rPr>
          <w:sz w:val="20"/>
          <w:szCs w:val="20"/>
        </w:rPr>
        <w:t>Договор</w:t>
      </w:r>
      <w:r w:rsidRPr="00E92529">
        <w:rPr>
          <w:sz w:val="20"/>
          <w:szCs w:val="20"/>
        </w:rPr>
        <w:t>у.</w:t>
      </w:r>
    </w:p>
    <w:p w:rsidR="004F1C40" w:rsidRDefault="004F1C40" w:rsidP="0075590E">
      <w:pPr>
        <w:pStyle w:val="24"/>
        <w:tabs>
          <w:tab w:val="num" w:pos="900"/>
        </w:tabs>
        <w:spacing w:before="120" w:line="240" w:lineRule="auto"/>
        <w:jc w:val="both"/>
        <w:rPr>
          <w:rStyle w:val="af5"/>
          <w:sz w:val="20"/>
          <w:szCs w:val="20"/>
        </w:rPr>
      </w:pPr>
      <w:r w:rsidRPr="00E92529">
        <w:rPr>
          <w:sz w:val="20"/>
          <w:szCs w:val="20"/>
        </w:rPr>
        <w:t xml:space="preserve">По согласованию Сторон оплата </w:t>
      </w:r>
      <w:r w:rsidR="00582C75">
        <w:rPr>
          <w:sz w:val="20"/>
          <w:szCs w:val="20"/>
        </w:rPr>
        <w:t>т</w:t>
      </w:r>
      <w:r w:rsidRPr="00E92529">
        <w:rPr>
          <w:sz w:val="20"/>
          <w:szCs w:val="20"/>
        </w:rPr>
        <w:t xml:space="preserve">рансфертных расходов, может быть заменена на натуральное предоставление необходимых услуг (самостоятельная покупка Заказчиком билетов или провоз сотрудников Исполнителя к месту </w:t>
      </w:r>
      <w:r>
        <w:rPr>
          <w:sz w:val="20"/>
          <w:szCs w:val="20"/>
        </w:rPr>
        <w:t>оказания услуг</w:t>
      </w:r>
      <w:r w:rsidRPr="00E92529">
        <w:rPr>
          <w:sz w:val="20"/>
          <w:szCs w:val="20"/>
        </w:rPr>
        <w:t xml:space="preserve"> на служебном транспорте, </w:t>
      </w:r>
      <w:r w:rsidR="00716982" w:rsidRPr="00E92529">
        <w:rPr>
          <w:sz w:val="20"/>
          <w:szCs w:val="20"/>
        </w:rPr>
        <w:t>найма</w:t>
      </w:r>
      <w:r w:rsidRPr="00E92529">
        <w:rPr>
          <w:sz w:val="20"/>
          <w:szCs w:val="20"/>
        </w:rPr>
        <w:t xml:space="preserve"> жилья Заказчиком для сотрудников Исполнителя или предоставление служебного жилья и т.</w:t>
      </w:r>
      <w:r w:rsidR="00032519">
        <w:rPr>
          <w:sz w:val="20"/>
          <w:szCs w:val="20"/>
        </w:rPr>
        <w:t xml:space="preserve"> </w:t>
      </w:r>
      <w:r w:rsidRPr="00E92529">
        <w:rPr>
          <w:sz w:val="20"/>
          <w:szCs w:val="20"/>
        </w:rPr>
        <w:t>п.) при соблюдении ограничений относительно качества таких услуг</w:t>
      </w:r>
      <w:r w:rsidRPr="00E92529">
        <w:rPr>
          <w:rStyle w:val="af5"/>
          <w:sz w:val="20"/>
          <w:szCs w:val="20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8972AA" w:rsidTr="00A46C06">
        <w:tc>
          <w:tcPr>
            <w:tcW w:w="4955" w:type="dxa"/>
            <w:shd w:val="clear" w:color="auto" w:fill="auto"/>
          </w:tcPr>
          <w:p w:rsidR="008972AA" w:rsidRPr="00A46C06" w:rsidRDefault="008972AA" w:rsidP="00461332">
            <w:pPr>
              <w:rPr>
                <w:sz w:val="20"/>
                <w:szCs w:val="20"/>
              </w:rPr>
            </w:pPr>
            <w:r w:rsidRPr="00A46C06">
              <w:rPr>
                <w:bCs/>
                <w:sz w:val="20"/>
              </w:rPr>
              <w:t>ИСПОЛНИТЕЛЬ:</w:t>
            </w:r>
          </w:p>
        </w:tc>
        <w:tc>
          <w:tcPr>
            <w:tcW w:w="4956" w:type="dxa"/>
            <w:shd w:val="clear" w:color="auto" w:fill="auto"/>
          </w:tcPr>
          <w:p w:rsidR="008972AA" w:rsidRPr="00A46C06" w:rsidRDefault="008972AA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</w:tc>
      </w:tr>
      <w:tr w:rsidR="008972AA" w:rsidTr="00A46C06">
        <w:tc>
          <w:tcPr>
            <w:tcW w:w="4955" w:type="dxa"/>
            <w:shd w:val="clear" w:color="auto" w:fill="auto"/>
          </w:tcPr>
          <w:p w:rsidR="008972AA" w:rsidRPr="00A46C06" w:rsidRDefault="008972AA" w:rsidP="00A46C06">
            <w:pPr>
              <w:pStyle w:val="3"/>
              <w:spacing w:before="240"/>
              <w:ind w:right="25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bookmarkStart w:id="37" w:name="ПодписываетОтБитИм3"/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bookmarkEnd w:id="37"/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8972AA" w:rsidRPr="00A46C06" w:rsidRDefault="008972AA" w:rsidP="00726A2C">
            <w:pPr>
              <w:ind w:right="25"/>
              <w:rPr>
                <w:sz w:val="20"/>
                <w:szCs w:val="20"/>
              </w:rPr>
            </w:pPr>
            <w:r w:rsidRPr="00A46C06">
              <w:rPr>
                <w:bCs/>
                <w:sz w:val="20"/>
              </w:rPr>
              <w:t>(</w:t>
            </w:r>
            <w:r w:rsidR="00726A2C">
              <w:rPr>
                <w:bCs/>
                <w:sz w:val="20"/>
              </w:rPr>
              <w:fldChar w:fldCharType="begin">
                <w:ffData>
                  <w:name w:val="ПодпОтБитДолж3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bookmarkStart w:id="38" w:name="ПодпОтБитДолж3"/>
            <w:r w:rsidR="00726A2C">
              <w:rPr>
                <w:bCs/>
                <w:sz w:val="20"/>
              </w:rPr>
              <w:instrText xml:space="preserve"> FORMTEXT </w:instrText>
            </w:r>
            <w:r w:rsidR="00726A2C">
              <w:rPr>
                <w:bCs/>
                <w:sz w:val="20"/>
              </w:rPr>
            </w:r>
            <w:r w:rsidR="00726A2C">
              <w:rPr>
                <w:bCs/>
                <w:sz w:val="20"/>
              </w:rPr>
              <w:fldChar w:fldCharType="separate"/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726A2C">
              <w:rPr>
                <w:bCs/>
                <w:sz w:val="20"/>
              </w:rPr>
              <w:fldChar w:fldCharType="end"/>
            </w:r>
            <w:bookmarkEnd w:id="38"/>
            <w:r w:rsidRPr="00A46C06">
              <w:rPr>
                <w:bCs/>
                <w:sz w:val="20"/>
              </w:rPr>
              <w:t>)</w:t>
            </w:r>
          </w:p>
        </w:tc>
        <w:tc>
          <w:tcPr>
            <w:tcW w:w="4956" w:type="dxa"/>
            <w:shd w:val="clear" w:color="auto" w:fill="auto"/>
          </w:tcPr>
          <w:p w:rsidR="008972AA" w:rsidRPr="00A46C06" w:rsidRDefault="008972AA" w:rsidP="00A46C06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8972AA" w:rsidRPr="00A46C06" w:rsidRDefault="008972AA" w:rsidP="00726A2C">
            <w:pPr>
              <w:ind w:firstLine="3"/>
              <w:rPr>
                <w:sz w:val="20"/>
                <w:szCs w:val="20"/>
              </w:rPr>
            </w:pPr>
            <w:r w:rsidRPr="00A46C06">
              <w:rPr>
                <w:bCs/>
                <w:iCs/>
                <w:sz w:val="20"/>
              </w:rPr>
              <w:t>(</w:t>
            </w:r>
            <w:r w:rsidR="00985C8F">
              <w:rPr>
                <w:bCs/>
                <w:sz w:val="20"/>
              </w:rPr>
              <w:fldChar w:fldCharType="begin">
                <w:ffData>
                  <w:name w:val="ПодпОтБитДолж3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985C8F">
              <w:rPr>
                <w:bCs/>
                <w:sz w:val="20"/>
              </w:rPr>
              <w:instrText xml:space="preserve"> FORMTEXT </w:instrText>
            </w:r>
            <w:r w:rsidR="00985C8F">
              <w:rPr>
                <w:bCs/>
                <w:sz w:val="20"/>
              </w:rPr>
            </w:r>
            <w:r w:rsidR="00985C8F">
              <w:rPr>
                <w:bCs/>
                <w:sz w:val="20"/>
              </w:rPr>
              <w:fldChar w:fldCharType="separate"/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fldChar w:fldCharType="end"/>
            </w:r>
            <w:r w:rsidRPr="00A46C06">
              <w:rPr>
                <w:bCs/>
                <w:iCs/>
                <w:sz w:val="20"/>
              </w:rPr>
              <w:t>)</w:t>
            </w:r>
          </w:p>
        </w:tc>
      </w:tr>
    </w:tbl>
    <w:p w:rsidR="008972AA" w:rsidRPr="006E47EB" w:rsidRDefault="008972AA" w:rsidP="0075590E">
      <w:pPr>
        <w:pStyle w:val="24"/>
        <w:tabs>
          <w:tab w:val="num" w:pos="900"/>
        </w:tabs>
        <w:spacing w:before="120" w:after="0" w:line="240" w:lineRule="auto"/>
        <w:jc w:val="both"/>
        <w:rPr>
          <w:sz w:val="20"/>
          <w:szCs w:val="20"/>
        </w:rPr>
      </w:pPr>
    </w:p>
    <w:p w:rsidR="004F1C40" w:rsidRPr="0075590E" w:rsidRDefault="004F1C40" w:rsidP="0075590E">
      <w:pPr>
        <w:pageBreakBefore/>
        <w:jc w:val="right"/>
        <w:rPr>
          <w:sz w:val="20"/>
        </w:rPr>
      </w:pPr>
      <w:r w:rsidRPr="00846680">
        <w:rPr>
          <w:b/>
          <w:sz w:val="20"/>
          <w:szCs w:val="20"/>
        </w:rPr>
        <w:lastRenderedPageBreak/>
        <w:t xml:space="preserve">Приложение № </w:t>
      </w:r>
      <w:bookmarkStart w:id="39" w:name="НомерПриложенияДокументы"/>
      <w:r w:rsidRPr="00846680">
        <w:rPr>
          <w:b/>
          <w:sz w:val="20"/>
          <w:szCs w:val="20"/>
        </w:rPr>
        <w:t>3</w:t>
      </w:r>
      <w:bookmarkEnd w:id="39"/>
      <w:r w:rsidRPr="00846680">
        <w:rPr>
          <w:b/>
          <w:sz w:val="20"/>
          <w:szCs w:val="20"/>
        </w:rPr>
        <w:t xml:space="preserve"> </w:t>
      </w:r>
    </w:p>
    <w:p w:rsidR="004F1C40" w:rsidRPr="00E92529" w:rsidRDefault="004F1C40" w:rsidP="000D7865">
      <w:pPr>
        <w:jc w:val="right"/>
        <w:rPr>
          <w:sz w:val="20"/>
          <w:szCs w:val="20"/>
        </w:rPr>
      </w:pPr>
      <w:r w:rsidRPr="00E92529">
        <w:rPr>
          <w:sz w:val="20"/>
          <w:szCs w:val="20"/>
        </w:rPr>
        <w:t>«</w:t>
      </w:r>
      <w:r>
        <w:rPr>
          <w:sz w:val="20"/>
          <w:szCs w:val="20"/>
        </w:rPr>
        <w:t>Перечень предоставляемых документов</w:t>
      </w:r>
      <w:r w:rsidRPr="00E92529">
        <w:rPr>
          <w:sz w:val="20"/>
          <w:szCs w:val="20"/>
        </w:rPr>
        <w:t>»</w:t>
      </w:r>
    </w:p>
    <w:p w:rsidR="004F1C40" w:rsidRPr="00E92529" w:rsidRDefault="003345DA" w:rsidP="000D786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6E37B6">
        <w:rPr>
          <w:sz w:val="20"/>
          <w:szCs w:val="20"/>
        </w:rPr>
        <w:t>Договор</w:t>
      </w:r>
      <w:r w:rsidR="004F1C40" w:rsidRPr="00E92529">
        <w:rPr>
          <w:sz w:val="20"/>
          <w:szCs w:val="20"/>
        </w:rPr>
        <w:t>у №</w:t>
      </w:r>
      <w:r>
        <w:rPr>
          <w:sz w:val="20"/>
          <w:szCs w:val="20"/>
        </w:rPr>
        <w:t xml:space="preserve"> </w:t>
      </w:r>
      <w:r w:rsidR="00985C8F">
        <w:rPr>
          <w:sz w:val="20"/>
          <w:szCs w:val="20"/>
        </w:rPr>
        <w:t>ХХХ</w:t>
      </w:r>
      <w:r w:rsidRPr="003345DA">
        <w:rPr>
          <w:sz w:val="20"/>
          <w:szCs w:val="20"/>
        </w:rPr>
        <w:t xml:space="preserve"> </w:t>
      </w:r>
      <w:r w:rsidR="004F1C40" w:rsidRPr="00E92529">
        <w:rPr>
          <w:sz w:val="20"/>
          <w:szCs w:val="20"/>
        </w:rPr>
        <w:t xml:space="preserve">от </w:t>
      </w:r>
      <w:r w:rsidR="00985C8F">
        <w:rPr>
          <w:bCs/>
          <w:sz w:val="20"/>
          <w:szCs w:val="20"/>
        </w:rPr>
        <w:t>ХХХ</w:t>
      </w:r>
    </w:p>
    <w:p w:rsidR="004F1C40" w:rsidRPr="00E92529" w:rsidRDefault="004F1C40" w:rsidP="000D7865">
      <w:pPr>
        <w:rPr>
          <w:sz w:val="20"/>
          <w:szCs w:val="20"/>
        </w:rPr>
      </w:pPr>
    </w:p>
    <w:p w:rsidR="004F1C40" w:rsidRPr="00E92529" w:rsidRDefault="004F1C40" w:rsidP="000D7865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4F1C40" w:rsidRDefault="004F1C40" w:rsidP="0075590E">
      <w:pPr>
        <w:pStyle w:val="24"/>
        <w:numPr>
          <w:ilvl w:val="0"/>
          <w:numId w:val="6"/>
        </w:numPr>
        <w:spacing w:before="120" w:after="0" w:line="240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Организационные документы (</w:t>
      </w:r>
      <w:r w:rsidR="000F0F80">
        <w:rPr>
          <w:sz w:val="20"/>
          <w:szCs w:val="20"/>
        </w:rPr>
        <w:t xml:space="preserve">каждая страница нижеследующих документов </w:t>
      </w:r>
      <w:r w:rsidRPr="000D7865">
        <w:rPr>
          <w:sz w:val="20"/>
          <w:szCs w:val="20"/>
        </w:rPr>
        <w:t xml:space="preserve">должна быть заверена печатью организации Заказчика и подписью Генерального директора или лица, уполномоченного действовать от имени организации Заказчика на основании доверенности с </w:t>
      </w:r>
      <w:r>
        <w:rPr>
          <w:sz w:val="20"/>
          <w:szCs w:val="20"/>
        </w:rPr>
        <w:t>приложением копии доверенности)</w:t>
      </w:r>
      <w:r w:rsidR="009F3AE4">
        <w:rPr>
          <w:sz w:val="20"/>
          <w:szCs w:val="20"/>
        </w:rPr>
        <w:t>:</w:t>
      </w:r>
    </w:p>
    <w:p w:rsidR="004F1C40" w:rsidRDefault="004F1C40" w:rsidP="00CF152B">
      <w:pPr>
        <w:pStyle w:val="24"/>
        <w:numPr>
          <w:ilvl w:val="1"/>
          <w:numId w:val="6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0D7865">
        <w:rPr>
          <w:sz w:val="20"/>
          <w:szCs w:val="20"/>
        </w:rPr>
        <w:t>Учредительные документы (устав в текущей редакции со всеми изменениями: первая, вторая страницы, стран</w:t>
      </w:r>
      <w:r w:rsidR="000F0F80">
        <w:rPr>
          <w:sz w:val="20"/>
          <w:szCs w:val="20"/>
        </w:rPr>
        <w:t xml:space="preserve">ицы с разделом </w:t>
      </w:r>
      <w:r w:rsidR="00C84C80">
        <w:rPr>
          <w:sz w:val="20"/>
          <w:szCs w:val="20"/>
        </w:rPr>
        <w:t>об исполнительно</w:t>
      </w:r>
      <w:r w:rsidRPr="000D7865">
        <w:rPr>
          <w:sz w:val="20"/>
          <w:szCs w:val="20"/>
        </w:rPr>
        <w:t>м органе, месте нахождения организации и страницы с отметкой о государственной регистрации);</w:t>
      </w:r>
    </w:p>
    <w:p w:rsidR="004F1C40" w:rsidRDefault="004F1C40" w:rsidP="00CF152B">
      <w:pPr>
        <w:pStyle w:val="24"/>
        <w:numPr>
          <w:ilvl w:val="1"/>
          <w:numId w:val="6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0D7865">
        <w:rPr>
          <w:sz w:val="20"/>
          <w:szCs w:val="20"/>
        </w:rPr>
        <w:t>Свидетельство о государственной регистрации юридического лица;</w:t>
      </w:r>
    </w:p>
    <w:p w:rsidR="004F1C40" w:rsidRDefault="004F1C40" w:rsidP="00CF152B">
      <w:pPr>
        <w:pStyle w:val="24"/>
        <w:numPr>
          <w:ilvl w:val="1"/>
          <w:numId w:val="6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0D7865">
        <w:rPr>
          <w:sz w:val="20"/>
          <w:szCs w:val="20"/>
        </w:rPr>
        <w:t>Свидетельство о постановке на учете в налоговых органах РФ в качестве налогоплательщика (ИНН);</w:t>
      </w:r>
    </w:p>
    <w:p w:rsidR="004F1C40" w:rsidRDefault="00391EC8" w:rsidP="00CF152B">
      <w:pPr>
        <w:pStyle w:val="24"/>
        <w:numPr>
          <w:ilvl w:val="1"/>
          <w:numId w:val="6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>
        <w:rPr>
          <w:sz w:val="20"/>
          <w:szCs w:val="20"/>
        </w:rPr>
        <w:t>Свидетельство о внесении изменений в Единый государственный реестр юридических лиц</w:t>
      </w:r>
      <w:r w:rsidR="004F1C40" w:rsidRPr="000D7865">
        <w:rPr>
          <w:sz w:val="20"/>
          <w:szCs w:val="20"/>
        </w:rPr>
        <w:t>;</w:t>
      </w:r>
      <w:r>
        <w:rPr>
          <w:sz w:val="20"/>
          <w:szCs w:val="20"/>
        </w:rPr>
        <w:t xml:space="preserve"> Листы записи Единого государственного реестра юридических лиц;</w:t>
      </w:r>
    </w:p>
    <w:p w:rsidR="004F1C40" w:rsidRDefault="004F1C40" w:rsidP="00CF152B">
      <w:pPr>
        <w:pStyle w:val="24"/>
        <w:numPr>
          <w:ilvl w:val="1"/>
          <w:numId w:val="6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0D7865">
        <w:rPr>
          <w:sz w:val="20"/>
          <w:szCs w:val="20"/>
        </w:rPr>
        <w:t>Решение органа управления о назначении Генерального директора (протокол или решение в зав</w:t>
      </w:r>
      <w:r w:rsidR="000F0F80">
        <w:rPr>
          <w:sz w:val="20"/>
          <w:szCs w:val="20"/>
        </w:rPr>
        <w:t xml:space="preserve">исимости от органа управления, </w:t>
      </w:r>
      <w:r w:rsidRPr="000D7865">
        <w:rPr>
          <w:sz w:val="20"/>
          <w:szCs w:val="20"/>
        </w:rPr>
        <w:t>принявшего данное решение);</w:t>
      </w:r>
    </w:p>
    <w:p w:rsidR="004F1C40" w:rsidRDefault="004F1C40" w:rsidP="00CF152B">
      <w:pPr>
        <w:pStyle w:val="24"/>
        <w:numPr>
          <w:ilvl w:val="1"/>
          <w:numId w:val="6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0D7865">
        <w:rPr>
          <w:sz w:val="20"/>
          <w:szCs w:val="20"/>
        </w:rPr>
        <w:t>Приказ Генерального директора о назначении Главного бухгалтера;</w:t>
      </w:r>
    </w:p>
    <w:p w:rsidR="004F1C40" w:rsidRDefault="004F1C40" w:rsidP="00CF152B">
      <w:pPr>
        <w:pStyle w:val="24"/>
        <w:numPr>
          <w:ilvl w:val="1"/>
          <w:numId w:val="6"/>
        </w:numPr>
        <w:spacing w:before="120" w:after="0" w:line="240" w:lineRule="auto"/>
        <w:ind w:left="709" w:hanging="425"/>
        <w:jc w:val="both"/>
        <w:rPr>
          <w:sz w:val="20"/>
          <w:szCs w:val="20"/>
        </w:rPr>
      </w:pPr>
      <w:r w:rsidRPr="000D7865">
        <w:rPr>
          <w:sz w:val="20"/>
          <w:szCs w:val="20"/>
        </w:rPr>
        <w:t xml:space="preserve">Доверенности на всех представителей Заказчика, которые будут подписывать </w:t>
      </w:r>
      <w:r w:rsidR="009F3AE4">
        <w:rPr>
          <w:sz w:val="20"/>
          <w:szCs w:val="20"/>
        </w:rPr>
        <w:t>д</w:t>
      </w:r>
      <w:r w:rsidR="006E37B6">
        <w:rPr>
          <w:sz w:val="20"/>
          <w:szCs w:val="20"/>
        </w:rPr>
        <w:t>оговор</w:t>
      </w:r>
      <w:r w:rsidRPr="000D7865">
        <w:rPr>
          <w:sz w:val="20"/>
          <w:szCs w:val="20"/>
        </w:rPr>
        <w:t xml:space="preserve">ы, приложения и/или дополнения к </w:t>
      </w:r>
      <w:r w:rsidR="009F3AE4">
        <w:rPr>
          <w:sz w:val="20"/>
          <w:szCs w:val="20"/>
        </w:rPr>
        <w:t>д</w:t>
      </w:r>
      <w:r w:rsidR="006E37B6">
        <w:rPr>
          <w:sz w:val="20"/>
          <w:szCs w:val="20"/>
        </w:rPr>
        <w:t>оговор</w:t>
      </w:r>
      <w:r w:rsidRPr="000D7865">
        <w:rPr>
          <w:sz w:val="20"/>
          <w:szCs w:val="20"/>
        </w:rPr>
        <w:t>ам, а также акты</w:t>
      </w:r>
      <w:r w:rsidR="009F3AE4">
        <w:rPr>
          <w:sz w:val="20"/>
          <w:szCs w:val="20"/>
        </w:rPr>
        <w:t>.</w:t>
      </w:r>
    </w:p>
    <w:p w:rsidR="004F1C40" w:rsidRDefault="004F1C40" w:rsidP="0075590E">
      <w:pPr>
        <w:pStyle w:val="24"/>
        <w:numPr>
          <w:ilvl w:val="0"/>
          <w:numId w:val="6"/>
        </w:numPr>
        <w:spacing w:before="120" w:after="0" w:line="240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Иные документы</w:t>
      </w:r>
      <w:r w:rsidR="009F3AE4">
        <w:rPr>
          <w:sz w:val="20"/>
          <w:szCs w:val="20"/>
        </w:rPr>
        <w:t>:</w:t>
      </w:r>
    </w:p>
    <w:p w:rsidR="004F1C40" w:rsidRPr="008972AA" w:rsidRDefault="004F1C40" w:rsidP="0075590E">
      <w:pPr>
        <w:pStyle w:val="24"/>
        <w:numPr>
          <w:ilvl w:val="1"/>
          <w:numId w:val="6"/>
        </w:numPr>
        <w:spacing w:before="120" w:line="240" w:lineRule="auto"/>
        <w:ind w:left="709" w:hanging="425"/>
        <w:jc w:val="both"/>
      </w:pPr>
      <w:r>
        <w:rPr>
          <w:sz w:val="20"/>
          <w:szCs w:val="20"/>
        </w:rPr>
        <w:t>По запросу</w:t>
      </w:r>
      <w:r w:rsidR="009F3AE4">
        <w:rPr>
          <w:sz w:val="20"/>
          <w:szCs w:val="20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8972AA" w:rsidTr="00A46C06">
        <w:tc>
          <w:tcPr>
            <w:tcW w:w="4955" w:type="dxa"/>
            <w:shd w:val="clear" w:color="auto" w:fill="auto"/>
          </w:tcPr>
          <w:p w:rsidR="008972AA" w:rsidRPr="00A46C06" w:rsidRDefault="008972AA" w:rsidP="00461332">
            <w:pPr>
              <w:rPr>
                <w:sz w:val="20"/>
                <w:szCs w:val="20"/>
              </w:rPr>
            </w:pPr>
            <w:r w:rsidRPr="00A46C06">
              <w:rPr>
                <w:bCs/>
                <w:sz w:val="20"/>
              </w:rPr>
              <w:t>ИСПОЛНИТЕЛЬ:</w:t>
            </w:r>
          </w:p>
        </w:tc>
        <w:tc>
          <w:tcPr>
            <w:tcW w:w="4956" w:type="dxa"/>
            <w:shd w:val="clear" w:color="auto" w:fill="auto"/>
          </w:tcPr>
          <w:p w:rsidR="008972AA" w:rsidRPr="00A46C06" w:rsidRDefault="008972AA" w:rsidP="00A46C06">
            <w:pPr>
              <w:pStyle w:val="20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</w:tc>
      </w:tr>
      <w:tr w:rsidR="008972AA" w:rsidTr="00A46C06">
        <w:tc>
          <w:tcPr>
            <w:tcW w:w="4955" w:type="dxa"/>
            <w:shd w:val="clear" w:color="auto" w:fill="auto"/>
          </w:tcPr>
          <w:p w:rsidR="008972AA" w:rsidRPr="00A46C06" w:rsidRDefault="008972AA" w:rsidP="00A46C06">
            <w:pPr>
              <w:pStyle w:val="3"/>
              <w:spacing w:before="240"/>
              <w:ind w:right="25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4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bookmarkStart w:id="40" w:name="ПодписываетОтБитИм4"/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493F49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726A2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bookmarkEnd w:id="40"/>
            <w:r w:rsidRPr="00A46C06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8972AA" w:rsidRPr="00A46C06" w:rsidRDefault="008972AA" w:rsidP="00726A2C">
            <w:pPr>
              <w:ind w:right="25"/>
              <w:rPr>
                <w:sz w:val="20"/>
                <w:szCs w:val="20"/>
              </w:rPr>
            </w:pPr>
            <w:r w:rsidRPr="00A46C06">
              <w:rPr>
                <w:bCs/>
                <w:sz w:val="20"/>
              </w:rPr>
              <w:t>(</w:t>
            </w:r>
            <w:r w:rsidR="00726A2C">
              <w:rPr>
                <w:bCs/>
                <w:sz w:val="20"/>
              </w:rPr>
              <w:fldChar w:fldCharType="begin">
                <w:ffData>
                  <w:name w:val="ПодпОтБитДолж4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bookmarkStart w:id="41" w:name="ПодпОтБитДолж4"/>
            <w:r w:rsidR="00726A2C">
              <w:rPr>
                <w:bCs/>
                <w:sz w:val="20"/>
              </w:rPr>
              <w:instrText xml:space="preserve"> FORMTEXT </w:instrText>
            </w:r>
            <w:r w:rsidR="00726A2C">
              <w:rPr>
                <w:bCs/>
                <w:sz w:val="20"/>
              </w:rPr>
            </w:r>
            <w:r w:rsidR="00726A2C">
              <w:rPr>
                <w:bCs/>
                <w:sz w:val="20"/>
              </w:rPr>
              <w:fldChar w:fldCharType="separate"/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493F49">
              <w:rPr>
                <w:bCs/>
                <w:sz w:val="20"/>
              </w:rPr>
              <w:t> </w:t>
            </w:r>
            <w:r w:rsidR="00726A2C">
              <w:rPr>
                <w:bCs/>
                <w:sz w:val="20"/>
              </w:rPr>
              <w:fldChar w:fldCharType="end"/>
            </w:r>
            <w:bookmarkEnd w:id="41"/>
            <w:r w:rsidRPr="00A46C06">
              <w:rPr>
                <w:bCs/>
                <w:sz w:val="20"/>
              </w:rPr>
              <w:t>)</w:t>
            </w:r>
          </w:p>
        </w:tc>
        <w:tc>
          <w:tcPr>
            <w:tcW w:w="4956" w:type="dxa"/>
            <w:shd w:val="clear" w:color="auto" w:fill="auto"/>
          </w:tcPr>
          <w:p w:rsidR="008972AA" w:rsidRPr="00A46C06" w:rsidRDefault="008972AA" w:rsidP="00A46C06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4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985C8F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A46C0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8972AA" w:rsidRPr="00A46C06" w:rsidRDefault="008972AA" w:rsidP="00726A2C">
            <w:pPr>
              <w:ind w:firstLine="3"/>
              <w:rPr>
                <w:sz w:val="20"/>
                <w:szCs w:val="20"/>
              </w:rPr>
            </w:pPr>
            <w:r w:rsidRPr="00A46C06">
              <w:rPr>
                <w:bCs/>
                <w:iCs/>
                <w:sz w:val="20"/>
              </w:rPr>
              <w:t>(</w:t>
            </w:r>
            <w:r w:rsidR="00985C8F">
              <w:rPr>
                <w:bCs/>
                <w:sz w:val="20"/>
              </w:rPr>
              <w:fldChar w:fldCharType="begin">
                <w:ffData>
                  <w:name w:val="ПодпОтБитДолж4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985C8F">
              <w:rPr>
                <w:bCs/>
                <w:sz w:val="20"/>
              </w:rPr>
              <w:instrText xml:space="preserve"> FORMTEXT </w:instrText>
            </w:r>
            <w:r w:rsidR="00985C8F">
              <w:rPr>
                <w:bCs/>
                <w:sz w:val="20"/>
              </w:rPr>
            </w:r>
            <w:r w:rsidR="00985C8F">
              <w:rPr>
                <w:bCs/>
                <w:sz w:val="20"/>
              </w:rPr>
              <w:fldChar w:fldCharType="separate"/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t> </w:t>
            </w:r>
            <w:r w:rsidR="00985C8F">
              <w:rPr>
                <w:bCs/>
                <w:sz w:val="20"/>
              </w:rPr>
              <w:fldChar w:fldCharType="end"/>
            </w:r>
            <w:r w:rsidRPr="00A46C06">
              <w:rPr>
                <w:bCs/>
                <w:iCs/>
                <w:sz w:val="20"/>
              </w:rPr>
              <w:t>)</w:t>
            </w:r>
          </w:p>
        </w:tc>
      </w:tr>
    </w:tbl>
    <w:p w:rsidR="008972AA" w:rsidRPr="0075590E" w:rsidRDefault="008972AA" w:rsidP="0027289D">
      <w:pPr>
        <w:pStyle w:val="24"/>
        <w:spacing w:before="120" w:after="0" w:line="240" w:lineRule="auto"/>
        <w:jc w:val="both"/>
      </w:pPr>
    </w:p>
    <w:sectPr w:rsidR="008972AA" w:rsidRPr="0075590E" w:rsidSect="0075590E">
      <w:footerReference w:type="default" r:id="rId9"/>
      <w:pgSz w:w="11906" w:h="16838" w:code="9"/>
      <w:pgMar w:top="568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B2E" w:rsidRDefault="00FB5B2E">
      <w:r>
        <w:separator/>
      </w:r>
    </w:p>
  </w:endnote>
  <w:endnote w:type="continuationSeparator" w:id="0">
    <w:p w:rsidR="00FB5B2E" w:rsidRDefault="00FB5B2E">
      <w:r>
        <w:continuationSeparator/>
      </w:r>
    </w:p>
  </w:endnote>
  <w:endnote w:type="continuationNotice" w:id="1">
    <w:p w:rsidR="00FB5B2E" w:rsidRDefault="00FB5B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B6" w:rsidRPr="00DD723C" w:rsidRDefault="006E37B6" w:rsidP="0075590E">
    <w:pPr>
      <w:pStyle w:val="ab"/>
      <w:pBdr>
        <w:top w:val="single" w:sz="8" w:space="9" w:color="auto"/>
      </w:pBdr>
      <w:tabs>
        <w:tab w:val="clear" w:pos="4153"/>
        <w:tab w:val="clear" w:pos="8306"/>
        <w:tab w:val="center" w:pos="9356"/>
        <w:tab w:val="right" w:pos="9781"/>
      </w:tabs>
      <w:spacing w:before="180" w:after="60"/>
      <w:ind w:right="-34" w:firstLine="0"/>
      <w:rPr>
        <w:sz w:val="18"/>
        <w:szCs w:val="18"/>
      </w:rPr>
    </w:pPr>
    <w:r w:rsidRPr="00DD723C">
      <w:rPr>
        <w:sz w:val="18"/>
        <w:szCs w:val="18"/>
      </w:rPr>
      <w:tab/>
      <w:t>Стр.</w:t>
    </w:r>
    <w:r w:rsidRPr="00DD723C">
      <w:rPr>
        <w:rStyle w:val="ad"/>
        <w:sz w:val="18"/>
        <w:szCs w:val="18"/>
      </w:rPr>
      <w:fldChar w:fldCharType="begin"/>
    </w:r>
    <w:r w:rsidRPr="00DD723C">
      <w:rPr>
        <w:rStyle w:val="ad"/>
        <w:sz w:val="18"/>
        <w:szCs w:val="18"/>
      </w:rPr>
      <w:instrText xml:space="preserve"> PAGE </w:instrText>
    </w:r>
    <w:r w:rsidRPr="00DD723C">
      <w:rPr>
        <w:rStyle w:val="ad"/>
        <w:sz w:val="18"/>
        <w:szCs w:val="18"/>
      </w:rPr>
      <w:fldChar w:fldCharType="separate"/>
    </w:r>
    <w:r w:rsidR="00985C8F">
      <w:rPr>
        <w:rStyle w:val="ad"/>
        <w:noProof/>
        <w:sz w:val="18"/>
        <w:szCs w:val="18"/>
      </w:rPr>
      <w:t>2</w:t>
    </w:r>
    <w:r w:rsidRPr="00DD723C">
      <w:rPr>
        <w:rStyle w:val="ad"/>
        <w:sz w:val="18"/>
        <w:szCs w:val="18"/>
      </w:rPr>
      <w:fldChar w:fldCharType="end"/>
    </w:r>
    <w:r w:rsidRPr="00DD723C">
      <w:rPr>
        <w:rStyle w:val="ad"/>
        <w:sz w:val="18"/>
        <w:szCs w:val="18"/>
      </w:rPr>
      <w:t xml:space="preserve"> из </w:t>
    </w:r>
    <w:r w:rsidRPr="00DD723C">
      <w:rPr>
        <w:rStyle w:val="ad"/>
        <w:sz w:val="18"/>
        <w:szCs w:val="18"/>
      </w:rPr>
      <w:fldChar w:fldCharType="begin"/>
    </w:r>
    <w:r w:rsidRPr="00DD723C">
      <w:rPr>
        <w:rStyle w:val="ad"/>
        <w:sz w:val="18"/>
        <w:szCs w:val="18"/>
      </w:rPr>
      <w:instrText xml:space="preserve"> NUMPAGES </w:instrText>
    </w:r>
    <w:r w:rsidRPr="00DD723C">
      <w:rPr>
        <w:rStyle w:val="ad"/>
        <w:sz w:val="18"/>
        <w:szCs w:val="18"/>
      </w:rPr>
      <w:fldChar w:fldCharType="separate"/>
    </w:r>
    <w:r w:rsidR="00985C8F">
      <w:rPr>
        <w:rStyle w:val="ad"/>
        <w:noProof/>
        <w:sz w:val="18"/>
        <w:szCs w:val="18"/>
      </w:rPr>
      <w:t>9</w:t>
    </w:r>
    <w:r w:rsidRPr="00DD723C">
      <w:rPr>
        <w:rStyle w:val="ad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B2E" w:rsidRDefault="00FB5B2E">
      <w:r>
        <w:separator/>
      </w:r>
    </w:p>
  </w:footnote>
  <w:footnote w:type="continuationSeparator" w:id="0">
    <w:p w:rsidR="00FB5B2E" w:rsidRDefault="00FB5B2E">
      <w:r>
        <w:continuationSeparator/>
      </w:r>
    </w:p>
  </w:footnote>
  <w:footnote w:type="continuationNotice" w:id="1">
    <w:p w:rsidR="00FB5B2E" w:rsidRDefault="00FB5B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0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1.%2."/>
      <w:lvlJc w:val="left"/>
      <w:pPr>
        <w:tabs>
          <w:tab w:val="num" w:pos="973"/>
        </w:tabs>
        <w:ind w:left="973" w:hanging="547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18" w:hanging="698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F0553C3"/>
    <w:multiLevelType w:val="hybridMultilevel"/>
    <w:tmpl w:val="C6960EB0"/>
    <w:lvl w:ilvl="0" w:tplc="7AB4A6B4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11005935"/>
    <w:multiLevelType w:val="hybridMultilevel"/>
    <w:tmpl w:val="0936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65E65"/>
    <w:multiLevelType w:val="multilevel"/>
    <w:tmpl w:val="0652D9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85649"/>
    <w:multiLevelType w:val="hybridMultilevel"/>
    <w:tmpl w:val="7732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F81"/>
    <w:multiLevelType w:val="multilevel"/>
    <w:tmpl w:val="7862ECCE"/>
    <w:name w:val="ИерархияДоговора"/>
    <w:lvl w:ilvl="0">
      <w:start w:val="1"/>
      <w:numFmt w:val="decimal"/>
      <w:pStyle w:val="a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0"/>
        <w:szCs w:val="20"/>
      </w:rPr>
    </w:lvl>
    <w:lvl w:ilvl="1">
      <w:start w:val="1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2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61521A2"/>
    <w:multiLevelType w:val="multilevel"/>
    <w:tmpl w:val="185E1164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A4601C9"/>
    <w:multiLevelType w:val="multilevel"/>
    <w:tmpl w:val="47A6FA44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0FE31BE"/>
    <w:multiLevelType w:val="hybridMultilevel"/>
    <w:tmpl w:val="2536CA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4736E9C"/>
    <w:multiLevelType w:val="hybridMultilevel"/>
    <w:tmpl w:val="48B0E79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93914"/>
    <w:multiLevelType w:val="multilevel"/>
    <w:tmpl w:val="FAC26636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E603A8C"/>
    <w:multiLevelType w:val="hybridMultilevel"/>
    <w:tmpl w:val="9756570A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424F12A9"/>
    <w:multiLevelType w:val="multilevel"/>
    <w:tmpl w:val="3A38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3324AC"/>
    <w:multiLevelType w:val="multilevel"/>
    <w:tmpl w:val="25EE9F6E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4A13073A"/>
    <w:multiLevelType w:val="multilevel"/>
    <w:tmpl w:val="EE8C03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AF8516C"/>
    <w:multiLevelType w:val="hybridMultilevel"/>
    <w:tmpl w:val="C6A408F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173AC"/>
    <w:multiLevelType w:val="multilevel"/>
    <w:tmpl w:val="DB18E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0994549"/>
    <w:multiLevelType w:val="multilevel"/>
    <w:tmpl w:val="6A001130"/>
    <w:name w:val="СтруктураДоговора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55CB204D"/>
    <w:multiLevelType w:val="multilevel"/>
    <w:tmpl w:val="E47630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C4A5F33"/>
    <w:multiLevelType w:val="hybridMultilevel"/>
    <w:tmpl w:val="F4889CE0"/>
    <w:lvl w:ilvl="0" w:tplc="7AB4A6B4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C754E61"/>
    <w:multiLevelType w:val="multilevel"/>
    <w:tmpl w:val="7C16D412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113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1A008C7"/>
    <w:multiLevelType w:val="multilevel"/>
    <w:tmpl w:val="BF1E569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4846168"/>
    <w:multiLevelType w:val="multilevel"/>
    <w:tmpl w:val="95AC50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  <w:rPr>
        <w:rFonts w:hint="default"/>
      </w:rPr>
    </w:lvl>
  </w:abstractNum>
  <w:abstractNum w:abstractNumId="23" w15:restartNumberingAfterBreak="0">
    <w:nsid w:val="7FF373BF"/>
    <w:multiLevelType w:val="multilevel"/>
    <w:tmpl w:val="93A48BF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2"/>
      <w:numFmt w:val="decimal"/>
      <w:lvlText w:val="%2."/>
      <w:lvlJc w:val="left"/>
    </w:lvl>
    <w:lvl w:ilvl="2">
      <w:start w:val="1"/>
      <w:numFmt w:val="bullet"/>
      <w:lvlText w:val=""/>
      <w:lvlJc w:val="left"/>
      <w:rPr>
        <w:rFonts w:ascii="Symbol" w:hAnsi="Symbol" w:hint="default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9"/>
  </w:num>
  <w:num w:numId="5">
    <w:abstractNumId w:val="20"/>
  </w:num>
  <w:num w:numId="6">
    <w:abstractNumId w:val="4"/>
  </w:num>
  <w:num w:numId="7">
    <w:abstractNumId w:val="23"/>
  </w:num>
  <w:num w:numId="8">
    <w:abstractNumId w:val="5"/>
  </w:num>
  <w:num w:numId="9">
    <w:abstractNumId w:val="12"/>
  </w:num>
  <w:num w:numId="10">
    <w:abstractNumId w:val="5"/>
  </w:num>
  <w:num w:numId="11">
    <w:abstractNumId w:val="10"/>
  </w:num>
  <w:num w:numId="12">
    <w:abstractNumId w:val="21"/>
  </w:num>
  <w:num w:numId="13">
    <w:abstractNumId w:val="17"/>
  </w:num>
  <w:num w:numId="14">
    <w:abstractNumId w:val="7"/>
  </w:num>
  <w:num w:numId="15">
    <w:abstractNumId w:val="8"/>
  </w:num>
  <w:num w:numId="16">
    <w:abstractNumId w:val="2"/>
  </w:num>
  <w:num w:numId="17">
    <w:abstractNumId w:val="14"/>
  </w:num>
  <w:num w:numId="18">
    <w:abstractNumId w:val="16"/>
  </w:num>
  <w:num w:numId="19">
    <w:abstractNumId w:val="3"/>
  </w:num>
  <w:num w:numId="20">
    <w:abstractNumId w:val="18"/>
  </w:num>
  <w:num w:numId="21">
    <w:abstractNumId w:val="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0"/>
  </w:num>
  <w:num w:numId="28">
    <w:abstractNumId w:val="11"/>
  </w:num>
  <w:num w:numId="29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F49"/>
    <w:rsid w:val="00002630"/>
    <w:rsid w:val="000042B2"/>
    <w:rsid w:val="00005B7C"/>
    <w:rsid w:val="000074AF"/>
    <w:rsid w:val="00012781"/>
    <w:rsid w:val="0001358C"/>
    <w:rsid w:val="00013914"/>
    <w:rsid w:val="000237D3"/>
    <w:rsid w:val="00030177"/>
    <w:rsid w:val="000315A2"/>
    <w:rsid w:val="00032519"/>
    <w:rsid w:val="000338B8"/>
    <w:rsid w:val="00036496"/>
    <w:rsid w:val="000365AE"/>
    <w:rsid w:val="00037A4F"/>
    <w:rsid w:val="00042181"/>
    <w:rsid w:val="00050602"/>
    <w:rsid w:val="0005079E"/>
    <w:rsid w:val="0005594B"/>
    <w:rsid w:val="00061F99"/>
    <w:rsid w:val="000623CC"/>
    <w:rsid w:val="0007044B"/>
    <w:rsid w:val="00072CF8"/>
    <w:rsid w:val="00072FE3"/>
    <w:rsid w:val="000776C9"/>
    <w:rsid w:val="00081AB9"/>
    <w:rsid w:val="00082D69"/>
    <w:rsid w:val="00084F4E"/>
    <w:rsid w:val="0008624B"/>
    <w:rsid w:val="000942CC"/>
    <w:rsid w:val="00096388"/>
    <w:rsid w:val="000A291A"/>
    <w:rsid w:val="000B151F"/>
    <w:rsid w:val="000C05B4"/>
    <w:rsid w:val="000C26CE"/>
    <w:rsid w:val="000C3F27"/>
    <w:rsid w:val="000C6849"/>
    <w:rsid w:val="000C7D69"/>
    <w:rsid w:val="000D457A"/>
    <w:rsid w:val="000D7865"/>
    <w:rsid w:val="000F0F80"/>
    <w:rsid w:val="000F100D"/>
    <w:rsid w:val="000F1A1F"/>
    <w:rsid w:val="000F556D"/>
    <w:rsid w:val="00103B5C"/>
    <w:rsid w:val="001124BB"/>
    <w:rsid w:val="00124932"/>
    <w:rsid w:val="00131FFF"/>
    <w:rsid w:val="00135B23"/>
    <w:rsid w:val="00136C1B"/>
    <w:rsid w:val="001467AE"/>
    <w:rsid w:val="00153556"/>
    <w:rsid w:val="001572C7"/>
    <w:rsid w:val="00166195"/>
    <w:rsid w:val="001675C2"/>
    <w:rsid w:val="001729D5"/>
    <w:rsid w:val="001736C8"/>
    <w:rsid w:val="00184064"/>
    <w:rsid w:val="001867F2"/>
    <w:rsid w:val="00186FA8"/>
    <w:rsid w:val="00191951"/>
    <w:rsid w:val="001921FC"/>
    <w:rsid w:val="001931CE"/>
    <w:rsid w:val="00196D0C"/>
    <w:rsid w:val="001A1D9A"/>
    <w:rsid w:val="001A42FD"/>
    <w:rsid w:val="001A4C72"/>
    <w:rsid w:val="001A5326"/>
    <w:rsid w:val="001A5A26"/>
    <w:rsid w:val="001A7044"/>
    <w:rsid w:val="001B07E7"/>
    <w:rsid w:val="001B1C5D"/>
    <w:rsid w:val="001C5235"/>
    <w:rsid w:val="001C7E7A"/>
    <w:rsid w:val="001D1207"/>
    <w:rsid w:val="001D226E"/>
    <w:rsid w:val="001D6367"/>
    <w:rsid w:val="001E14B5"/>
    <w:rsid w:val="001E4D78"/>
    <w:rsid w:val="001F1A6C"/>
    <w:rsid w:val="001F5DDC"/>
    <w:rsid w:val="0020022E"/>
    <w:rsid w:val="0020214D"/>
    <w:rsid w:val="00207B13"/>
    <w:rsid w:val="00210B02"/>
    <w:rsid w:val="002120B9"/>
    <w:rsid w:val="0021346C"/>
    <w:rsid w:val="00217B68"/>
    <w:rsid w:val="00222DF6"/>
    <w:rsid w:val="00255A6D"/>
    <w:rsid w:val="00255D87"/>
    <w:rsid w:val="002647DF"/>
    <w:rsid w:val="0026644B"/>
    <w:rsid w:val="0026702E"/>
    <w:rsid w:val="0027289D"/>
    <w:rsid w:val="00287885"/>
    <w:rsid w:val="002907A0"/>
    <w:rsid w:val="00291B6F"/>
    <w:rsid w:val="00293773"/>
    <w:rsid w:val="00293DD0"/>
    <w:rsid w:val="002A088F"/>
    <w:rsid w:val="002A34EB"/>
    <w:rsid w:val="002A76B3"/>
    <w:rsid w:val="002C3711"/>
    <w:rsid w:val="002C6E78"/>
    <w:rsid w:val="002D1C63"/>
    <w:rsid w:val="002E1DB9"/>
    <w:rsid w:val="002E3C4F"/>
    <w:rsid w:val="002E4285"/>
    <w:rsid w:val="002E76D7"/>
    <w:rsid w:val="002E7E0F"/>
    <w:rsid w:val="002E7EC4"/>
    <w:rsid w:val="002F582C"/>
    <w:rsid w:val="00306CE1"/>
    <w:rsid w:val="0030753E"/>
    <w:rsid w:val="003200BF"/>
    <w:rsid w:val="00320458"/>
    <w:rsid w:val="003345DA"/>
    <w:rsid w:val="00337174"/>
    <w:rsid w:val="00343A05"/>
    <w:rsid w:val="00354229"/>
    <w:rsid w:val="00356C40"/>
    <w:rsid w:val="0035769D"/>
    <w:rsid w:val="003624D1"/>
    <w:rsid w:val="003626D0"/>
    <w:rsid w:val="00366442"/>
    <w:rsid w:val="00366E38"/>
    <w:rsid w:val="003706CF"/>
    <w:rsid w:val="00371FE0"/>
    <w:rsid w:val="0037697D"/>
    <w:rsid w:val="00376DC5"/>
    <w:rsid w:val="00391EC8"/>
    <w:rsid w:val="00393952"/>
    <w:rsid w:val="00397D7F"/>
    <w:rsid w:val="003A045A"/>
    <w:rsid w:val="003A2DBD"/>
    <w:rsid w:val="003B0D08"/>
    <w:rsid w:val="003B1A60"/>
    <w:rsid w:val="003B6DE2"/>
    <w:rsid w:val="003B7833"/>
    <w:rsid w:val="003C486A"/>
    <w:rsid w:val="003D09BC"/>
    <w:rsid w:val="003D440F"/>
    <w:rsid w:val="003D7F9C"/>
    <w:rsid w:val="003E138C"/>
    <w:rsid w:val="003E4E31"/>
    <w:rsid w:val="003E56EC"/>
    <w:rsid w:val="003E5BF1"/>
    <w:rsid w:val="003E67BF"/>
    <w:rsid w:val="003F3855"/>
    <w:rsid w:val="003F4A37"/>
    <w:rsid w:val="00401F5A"/>
    <w:rsid w:val="0040292D"/>
    <w:rsid w:val="00411BBB"/>
    <w:rsid w:val="004130B2"/>
    <w:rsid w:val="00417EAD"/>
    <w:rsid w:val="00422872"/>
    <w:rsid w:val="00422E43"/>
    <w:rsid w:val="00423C0B"/>
    <w:rsid w:val="0043068C"/>
    <w:rsid w:val="00432337"/>
    <w:rsid w:val="00435074"/>
    <w:rsid w:val="00435FA3"/>
    <w:rsid w:val="00442379"/>
    <w:rsid w:val="004426A3"/>
    <w:rsid w:val="00453AC5"/>
    <w:rsid w:val="0045489A"/>
    <w:rsid w:val="00455692"/>
    <w:rsid w:val="00461332"/>
    <w:rsid w:val="00461697"/>
    <w:rsid w:val="00464939"/>
    <w:rsid w:val="00467089"/>
    <w:rsid w:val="00477A5A"/>
    <w:rsid w:val="00493F49"/>
    <w:rsid w:val="004953D5"/>
    <w:rsid w:val="00495650"/>
    <w:rsid w:val="004957E8"/>
    <w:rsid w:val="004A3D4B"/>
    <w:rsid w:val="004A4DBA"/>
    <w:rsid w:val="004A6B73"/>
    <w:rsid w:val="004B0AA2"/>
    <w:rsid w:val="004B4292"/>
    <w:rsid w:val="004C437E"/>
    <w:rsid w:val="004D0903"/>
    <w:rsid w:val="004D0D2F"/>
    <w:rsid w:val="004D0D54"/>
    <w:rsid w:val="004D50D3"/>
    <w:rsid w:val="004E18B6"/>
    <w:rsid w:val="004E6D83"/>
    <w:rsid w:val="004F1403"/>
    <w:rsid w:val="004F1C40"/>
    <w:rsid w:val="0050132D"/>
    <w:rsid w:val="0051486C"/>
    <w:rsid w:val="00526334"/>
    <w:rsid w:val="00530D17"/>
    <w:rsid w:val="00531401"/>
    <w:rsid w:val="00532999"/>
    <w:rsid w:val="005361EF"/>
    <w:rsid w:val="00537C09"/>
    <w:rsid w:val="00540386"/>
    <w:rsid w:val="00541241"/>
    <w:rsid w:val="00552DE7"/>
    <w:rsid w:val="0055313E"/>
    <w:rsid w:val="005539F2"/>
    <w:rsid w:val="005550F4"/>
    <w:rsid w:val="00562B4C"/>
    <w:rsid w:val="005657F0"/>
    <w:rsid w:val="005737F2"/>
    <w:rsid w:val="005749EE"/>
    <w:rsid w:val="00574FE7"/>
    <w:rsid w:val="00577D1E"/>
    <w:rsid w:val="00580E21"/>
    <w:rsid w:val="00582C75"/>
    <w:rsid w:val="005853D6"/>
    <w:rsid w:val="0058552C"/>
    <w:rsid w:val="00586C1C"/>
    <w:rsid w:val="00586D4C"/>
    <w:rsid w:val="0059369E"/>
    <w:rsid w:val="00597B7E"/>
    <w:rsid w:val="005A0610"/>
    <w:rsid w:val="005A1115"/>
    <w:rsid w:val="005A56A6"/>
    <w:rsid w:val="005B3E8D"/>
    <w:rsid w:val="005B4ECF"/>
    <w:rsid w:val="005C0D67"/>
    <w:rsid w:val="005C2B36"/>
    <w:rsid w:val="005C4D5B"/>
    <w:rsid w:val="005D03BA"/>
    <w:rsid w:val="005E5883"/>
    <w:rsid w:val="005F0806"/>
    <w:rsid w:val="005F0B98"/>
    <w:rsid w:val="005F2E3E"/>
    <w:rsid w:val="005F3D69"/>
    <w:rsid w:val="005F537B"/>
    <w:rsid w:val="00602F47"/>
    <w:rsid w:val="006034E1"/>
    <w:rsid w:val="0060751F"/>
    <w:rsid w:val="00615FFD"/>
    <w:rsid w:val="00622ECA"/>
    <w:rsid w:val="00624D71"/>
    <w:rsid w:val="006321ED"/>
    <w:rsid w:val="00633895"/>
    <w:rsid w:val="00634231"/>
    <w:rsid w:val="00635B48"/>
    <w:rsid w:val="00637838"/>
    <w:rsid w:val="00640403"/>
    <w:rsid w:val="00640576"/>
    <w:rsid w:val="00642B09"/>
    <w:rsid w:val="00646AAC"/>
    <w:rsid w:val="0065220B"/>
    <w:rsid w:val="006554E2"/>
    <w:rsid w:val="00655CAB"/>
    <w:rsid w:val="0065799E"/>
    <w:rsid w:val="0066371D"/>
    <w:rsid w:val="00667D32"/>
    <w:rsid w:val="006703F5"/>
    <w:rsid w:val="006710B9"/>
    <w:rsid w:val="00676251"/>
    <w:rsid w:val="0068627D"/>
    <w:rsid w:val="00693202"/>
    <w:rsid w:val="0069546E"/>
    <w:rsid w:val="00696650"/>
    <w:rsid w:val="006A1664"/>
    <w:rsid w:val="006A1A17"/>
    <w:rsid w:val="006A266E"/>
    <w:rsid w:val="006B29CA"/>
    <w:rsid w:val="006B2B2A"/>
    <w:rsid w:val="006B3592"/>
    <w:rsid w:val="006C1BDC"/>
    <w:rsid w:val="006C3278"/>
    <w:rsid w:val="006C5682"/>
    <w:rsid w:val="006D18D5"/>
    <w:rsid w:val="006E29C7"/>
    <w:rsid w:val="006E2F31"/>
    <w:rsid w:val="006E37B6"/>
    <w:rsid w:val="006E47EB"/>
    <w:rsid w:val="006E49DE"/>
    <w:rsid w:val="006E7D75"/>
    <w:rsid w:val="006F1E2B"/>
    <w:rsid w:val="006F4621"/>
    <w:rsid w:val="006F4D99"/>
    <w:rsid w:val="006F6A96"/>
    <w:rsid w:val="00700545"/>
    <w:rsid w:val="00701C95"/>
    <w:rsid w:val="007022EA"/>
    <w:rsid w:val="00702532"/>
    <w:rsid w:val="00710F64"/>
    <w:rsid w:val="007135E4"/>
    <w:rsid w:val="00716982"/>
    <w:rsid w:val="00722AF4"/>
    <w:rsid w:val="00723B70"/>
    <w:rsid w:val="007252FC"/>
    <w:rsid w:val="00726A2C"/>
    <w:rsid w:val="00731499"/>
    <w:rsid w:val="00733C93"/>
    <w:rsid w:val="00747E09"/>
    <w:rsid w:val="0075087F"/>
    <w:rsid w:val="00753523"/>
    <w:rsid w:val="0075590E"/>
    <w:rsid w:val="00755D6D"/>
    <w:rsid w:val="00765559"/>
    <w:rsid w:val="0077653B"/>
    <w:rsid w:val="00777CFA"/>
    <w:rsid w:val="00780524"/>
    <w:rsid w:val="007823F2"/>
    <w:rsid w:val="00784E9E"/>
    <w:rsid w:val="00786245"/>
    <w:rsid w:val="0078625E"/>
    <w:rsid w:val="00792702"/>
    <w:rsid w:val="00796F43"/>
    <w:rsid w:val="007A1F5F"/>
    <w:rsid w:val="007A2106"/>
    <w:rsid w:val="007B1A36"/>
    <w:rsid w:val="007B3072"/>
    <w:rsid w:val="007B3640"/>
    <w:rsid w:val="007B3B42"/>
    <w:rsid w:val="007B3CFB"/>
    <w:rsid w:val="007B5E61"/>
    <w:rsid w:val="007C0988"/>
    <w:rsid w:val="007C115C"/>
    <w:rsid w:val="007C332A"/>
    <w:rsid w:val="007C3602"/>
    <w:rsid w:val="007D6C17"/>
    <w:rsid w:val="007E07B1"/>
    <w:rsid w:val="007E2318"/>
    <w:rsid w:val="007E5C2A"/>
    <w:rsid w:val="007E6BD3"/>
    <w:rsid w:val="007F00EF"/>
    <w:rsid w:val="007F0B34"/>
    <w:rsid w:val="007F65A2"/>
    <w:rsid w:val="0080082F"/>
    <w:rsid w:val="00804EB8"/>
    <w:rsid w:val="00805F53"/>
    <w:rsid w:val="008074AE"/>
    <w:rsid w:val="008077DD"/>
    <w:rsid w:val="00810B56"/>
    <w:rsid w:val="0081130C"/>
    <w:rsid w:val="00815BEF"/>
    <w:rsid w:val="00817389"/>
    <w:rsid w:val="0082249A"/>
    <w:rsid w:val="00825403"/>
    <w:rsid w:val="0082576F"/>
    <w:rsid w:val="008321B1"/>
    <w:rsid w:val="00835978"/>
    <w:rsid w:val="00836D04"/>
    <w:rsid w:val="00846680"/>
    <w:rsid w:val="00853039"/>
    <w:rsid w:val="008548CE"/>
    <w:rsid w:val="00865CED"/>
    <w:rsid w:val="00866D6B"/>
    <w:rsid w:val="00874674"/>
    <w:rsid w:val="0087701C"/>
    <w:rsid w:val="0088303A"/>
    <w:rsid w:val="0088333D"/>
    <w:rsid w:val="008844C0"/>
    <w:rsid w:val="00885ABD"/>
    <w:rsid w:val="008932F0"/>
    <w:rsid w:val="00897150"/>
    <w:rsid w:val="008972AA"/>
    <w:rsid w:val="008A0939"/>
    <w:rsid w:val="008A4091"/>
    <w:rsid w:val="008B1508"/>
    <w:rsid w:val="008B1BFF"/>
    <w:rsid w:val="008B5A39"/>
    <w:rsid w:val="008C34A2"/>
    <w:rsid w:val="008C74B5"/>
    <w:rsid w:val="008D3AA3"/>
    <w:rsid w:val="008E6AB2"/>
    <w:rsid w:val="008E7A73"/>
    <w:rsid w:val="00902855"/>
    <w:rsid w:val="009070BE"/>
    <w:rsid w:val="009073C3"/>
    <w:rsid w:val="00911BBC"/>
    <w:rsid w:val="00925877"/>
    <w:rsid w:val="009274E9"/>
    <w:rsid w:val="00930DE1"/>
    <w:rsid w:val="00931BEF"/>
    <w:rsid w:val="0094580B"/>
    <w:rsid w:val="00951043"/>
    <w:rsid w:val="00960181"/>
    <w:rsid w:val="0096094B"/>
    <w:rsid w:val="009615A8"/>
    <w:rsid w:val="00961E90"/>
    <w:rsid w:val="00964C8F"/>
    <w:rsid w:val="0096734C"/>
    <w:rsid w:val="009715A0"/>
    <w:rsid w:val="00975082"/>
    <w:rsid w:val="00985C8F"/>
    <w:rsid w:val="00987B69"/>
    <w:rsid w:val="00992AEC"/>
    <w:rsid w:val="0099303F"/>
    <w:rsid w:val="00994570"/>
    <w:rsid w:val="00996D30"/>
    <w:rsid w:val="009A7CD5"/>
    <w:rsid w:val="009A7D01"/>
    <w:rsid w:val="009B279B"/>
    <w:rsid w:val="009B6594"/>
    <w:rsid w:val="009B79F1"/>
    <w:rsid w:val="009C03E9"/>
    <w:rsid w:val="009C2E65"/>
    <w:rsid w:val="009C499A"/>
    <w:rsid w:val="009C5393"/>
    <w:rsid w:val="009D01C2"/>
    <w:rsid w:val="009E1D4D"/>
    <w:rsid w:val="009E2263"/>
    <w:rsid w:val="009E3CDE"/>
    <w:rsid w:val="009E6FFB"/>
    <w:rsid w:val="009E7FFC"/>
    <w:rsid w:val="009F3AE4"/>
    <w:rsid w:val="009F5551"/>
    <w:rsid w:val="00A03B05"/>
    <w:rsid w:val="00A05AC0"/>
    <w:rsid w:val="00A12719"/>
    <w:rsid w:val="00A1287C"/>
    <w:rsid w:val="00A161E5"/>
    <w:rsid w:val="00A16E7C"/>
    <w:rsid w:val="00A268BD"/>
    <w:rsid w:val="00A321C3"/>
    <w:rsid w:val="00A35A89"/>
    <w:rsid w:val="00A366B2"/>
    <w:rsid w:val="00A4149C"/>
    <w:rsid w:val="00A46C06"/>
    <w:rsid w:val="00A60947"/>
    <w:rsid w:val="00A6137D"/>
    <w:rsid w:val="00A61D35"/>
    <w:rsid w:val="00A6650B"/>
    <w:rsid w:val="00A72B34"/>
    <w:rsid w:val="00A76E8F"/>
    <w:rsid w:val="00A81D23"/>
    <w:rsid w:val="00A8424F"/>
    <w:rsid w:val="00A93192"/>
    <w:rsid w:val="00A944C4"/>
    <w:rsid w:val="00AA6BEE"/>
    <w:rsid w:val="00AB1F69"/>
    <w:rsid w:val="00AB2143"/>
    <w:rsid w:val="00AB2FBF"/>
    <w:rsid w:val="00AC13B0"/>
    <w:rsid w:val="00AC4868"/>
    <w:rsid w:val="00AC508B"/>
    <w:rsid w:val="00AC68A1"/>
    <w:rsid w:val="00AD0110"/>
    <w:rsid w:val="00AD7275"/>
    <w:rsid w:val="00AD7ACA"/>
    <w:rsid w:val="00AE74B0"/>
    <w:rsid w:val="00AF0470"/>
    <w:rsid w:val="00AF15DD"/>
    <w:rsid w:val="00AF1A84"/>
    <w:rsid w:val="00AF2EF2"/>
    <w:rsid w:val="00AF4169"/>
    <w:rsid w:val="00AF4B7D"/>
    <w:rsid w:val="00AF6958"/>
    <w:rsid w:val="00B040EE"/>
    <w:rsid w:val="00B12F0B"/>
    <w:rsid w:val="00B1649E"/>
    <w:rsid w:val="00B2127E"/>
    <w:rsid w:val="00B266F0"/>
    <w:rsid w:val="00B3034C"/>
    <w:rsid w:val="00B307E9"/>
    <w:rsid w:val="00B311FE"/>
    <w:rsid w:val="00B326ED"/>
    <w:rsid w:val="00B3273A"/>
    <w:rsid w:val="00B32780"/>
    <w:rsid w:val="00B330FD"/>
    <w:rsid w:val="00B34129"/>
    <w:rsid w:val="00B60AF6"/>
    <w:rsid w:val="00B62BCB"/>
    <w:rsid w:val="00B727C7"/>
    <w:rsid w:val="00B758C1"/>
    <w:rsid w:val="00B80C68"/>
    <w:rsid w:val="00B83A79"/>
    <w:rsid w:val="00B871D6"/>
    <w:rsid w:val="00B91A61"/>
    <w:rsid w:val="00BA03FF"/>
    <w:rsid w:val="00BB388A"/>
    <w:rsid w:val="00BB45DD"/>
    <w:rsid w:val="00BB46BC"/>
    <w:rsid w:val="00BB5B17"/>
    <w:rsid w:val="00BB657F"/>
    <w:rsid w:val="00BB6A2D"/>
    <w:rsid w:val="00BC0551"/>
    <w:rsid w:val="00BD07A2"/>
    <w:rsid w:val="00BD2BF9"/>
    <w:rsid w:val="00BD4717"/>
    <w:rsid w:val="00BD4B8E"/>
    <w:rsid w:val="00BE6737"/>
    <w:rsid w:val="00C02E3E"/>
    <w:rsid w:val="00C06250"/>
    <w:rsid w:val="00C12550"/>
    <w:rsid w:val="00C163AA"/>
    <w:rsid w:val="00C16FCA"/>
    <w:rsid w:val="00C22B6E"/>
    <w:rsid w:val="00C31866"/>
    <w:rsid w:val="00C31DB0"/>
    <w:rsid w:val="00C40E64"/>
    <w:rsid w:val="00C40F1D"/>
    <w:rsid w:val="00C424B5"/>
    <w:rsid w:val="00C52320"/>
    <w:rsid w:val="00C532ED"/>
    <w:rsid w:val="00C56CFB"/>
    <w:rsid w:val="00C60E28"/>
    <w:rsid w:val="00C6548E"/>
    <w:rsid w:val="00C738AF"/>
    <w:rsid w:val="00C73CCD"/>
    <w:rsid w:val="00C84C80"/>
    <w:rsid w:val="00C85ACB"/>
    <w:rsid w:val="00C86821"/>
    <w:rsid w:val="00C86E6B"/>
    <w:rsid w:val="00C905AC"/>
    <w:rsid w:val="00C924F2"/>
    <w:rsid w:val="00C9638D"/>
    <w:rsid w:val="00C96FCE"/>
    <w:rsid w:val="00CA2602"/>
    <w:rsid w:val="00CA360A"/>
    <w:rsid w:val="00CA44C7"/>
    <w:rsid w:val="00CA5174"/>
    <w:rsid w:val="00CB1883"/>
    <w:rsid w:val="00CB24AC"/>
    <w:rsid w:val="00CB44D6"/>
    <w:rsid w:val="00CB54AA"/>
    <w:rsid w:val="00CC7F21"/>
    <w:rsid w:val="00CD0224"/>
    <w:rsid w:val="00CD2581"/>
    <w:rsid w:val="00CE0531"/>
    <w:rsid w:val="00CE07BD"/>
    <w:rsid w:val="00CE33FC"/>
    <w:rsid w:val="00CE6E99"/>
    <w:rsid w:val="00CE7022"/>
    <w:rsid w:val="00CF0220"/>
    <w:rsid w:val="00CF152B"/>
    <w:rsid w:val="00D1535A"/>
    <w:rsid w:val="00D1561D"/>
    <w:rsid w:val="00D201E5"/>
    <w:rsid w:val="00D22115"/>
    <w:rsid w:val="00D22316"/>
    <w:rsid w:val="00D23DB1"/>
    <w:rsid w:val="00D275E1"/>
    <w:rsid w:val="00D37A8D"/>
    <w:rsid w:val="00D4117B"/>
    <w:rsid w:val="00D43C20"/>
    <w:rsid w:val="00D44DE9"/>
    <w:rsid w:val="00D45F5E"/>
    <w:rsid w:val="00D47A8F"/>
    <w:rsid w:val="00D5428C"/>
    <w:rsid w:val="00D56CED"/>
    <w:rsid w:val="00D57619"/>
    <w:rsid w:val="00D63198"/>
    <w:rsid w:val="00D7006E"/>
    <w:rsid w:val="00D709C0"/>
    <w:rsid w:val="00D73B60"/>
    <w:rsid w:val="00D73DE2"/>
    <w:rsid w:val="00D77B23"/>
    <w:rsid w:val="00D81C4E"/>
    <w:rsid w:val="00D84111"/>
    <w:rsid w:val="00D85893"/>
    <w:rsid w:val="00D90617"/>
    <w:rsid w:val="00D95E53"/>
    <w:rsid w:val="00DA271A"/>
    <w:rsid w:val="00DA4B9B"/>
    <w:rsid w:val="00DA4C75"/>
    <w:rsid w:val="00DB15F2"/>
    <w:rsid w:val="00DC1BCC"/>
    <w:rsid w:val="00DC504A"/>
    <w:rsid w:val="00DC5291"/>
    <w:rsid w:val="00DC75A1"/>
    <w:rsid w:val="00DD173F"/>
    <w:rsid w:val="00DD3715"/>
    <w:rsid w:val="00DD5955"/>
    <w:rsid w:val="00DD723C"/>
    <w:rsid w:val="00DD7664"/>
    <w:rsid w:val="00DE1EF4"/>
    <w:rsid w:val="00DE2165"/>
    <w:rsid w:val="00DE24AB"/>
    <w:rsid w:val="00DF0232"/>
    <w:rsid w:val="00DF2E1B"/>
    <w:rsid w:val="00DF46EF"/>
    <w:rsid w:val="00DF5534"/>
    <w:rsid w:val="00DF6160"/>
    <w:rsid w:val="00E00ECE"/>
    <w:rsid w:val="00E1208E"/>
    <w:rsid w:val="00E145EF"/>
    <w:rsid w:val="00E15B27"/>
    <w:rsid w:val="00E211C7"/>
    <w:rsid w:val="00E219B0"/>
    <w:rsid w:val="00E252BA"/>
    <w:rsid w:val="00E31876"/>
    <w:rsid w:val="00E322D4"/>
    <w:rsid w:val="00E4109A"/>
    <w:rsid w:val="00E417BA"/>
    <w:rsid w:val="00E444CF"/>
    <w:rsid w:val="00E44925"/>
    <w:rsid w:val="00E451F2"/>
    <w:rsid w:val="00E45F78"/>
    <w:rsid w:val="00E52AFC"/>
    <w:rsid w:val="00E54259"/>
    <w:rsid w:val="00E60F1F"/>
    <w:rsid w:val="00E74029"/>
    <w:rsid w:val="00E85EF4"/>
    <w:rsid w:val="00E91B53"/>
    <w:rsid w:val="00E92529"/>
    <w:rsid w:val="00E94C15"/>
    <w:rsid w:val="00E94C53"/>
    <w:rsid w:val="00E96C45"/>
    <w:rsid w:val="00EA48EA"/>
    <w:rsid w:val="00EC42C5"/>
    <w:rsid w:val="00ED4966"/>
    <w:rsid w:val="00ED6DE7"/>
    <w:rsid w:val="00ED71EE"/>
    <w:rsid w:val="00ED7532"/>
    <w:rsid w:val="00ED78F4"/>
    <w:rsid w:val="00EE5F2C"/>
    <w:rsid w:val="00EE621B"/>
    <w:rsid w:val="00EE7658"/>
    <w:rsid w:val="00EF1856"/>
    <w:rsid w:val="00EF3D76"/>
    <w:rsid w:val="00F00B8D"/>
    <w:rsid w:val="00F00BAD"/>
    <w:rsid w:val="00F01783"/>
    <w:rsid w:val="00F0517B"/>
    <w:rsid w:val="00F05D41"/>
    <w:rsid w:val="00F05E78"/>
    <w:rsid w:val="00F1186C"/>
    <w:rsid w:val="00F1503B"/>
    <w:rsid w:val="00F23873"/>
    <w:rsid w:val="00F24BCC"/>
    <w:rsid w:val="00F3148C"/>
    <w:rsid w:val="00F507F2"/>
    <w:rsid w:val="00F51317"/>
    <w:rsid w:val="00F5628D"/>
    <w:rsid w:val="00F56ECA"/>
    <w:rsid w:val="00F63161"/>
    <w:rsid w:val="00F65A7A"/>
    <w:rsid w:val="00F66B55"/>
    <w:rsid w:val="00F67EAA"/>
    <w:rsid w:val="00F74EE5"/>
    <w:rsid w:val="00F77C2F"/>
    <w:rsid w:val="00F82DE5"/>
    <w:rsid w:val="00F830AF"/>
    <w:rsid w:val="00F849FD"/>
    <w:rsid w:val="00F84DE1"/>
    <w:rsid w:val="00F87FE5"/>
    <w:rsid w:val="00F936FA"/>
    <w:rsid w:val="00F948A3"/>
    <w:rsid w:val="00FA2B6F"/>
    <w:rsid w:val="00FA3B92"/>
    <w:rsid w:val="00FA5CE5"/>
    <w:rsid w:val="00FB32A1"/>
    <w:rsid w:val="00FB52E1"/>
    <w:rsid w:val="00FB5B2E"/>
    <w:rsid w:val="00FC1DC9"/>
    <w:rsid w:val="00FC646C"/>
    <w:rsid w:val="00FC71FB"/>
    <w:rsid w:val="00FD0912"/>
    <w:rsid w:val="00FD16CD"/>
    <w:rsid w:val="00FD7088"/>
    <w:rsid w:val="00FE0A0D"/>
    <w:rsid w:val="00FE2E48"/>
    <w:rsid w:val="00FE4A80"/>
    <w:rsid w:val="00FE4AAA"/>
    <w:rsid w:val="00FE5703"/>
    <w:rsid w:val="00FE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AB9D26"/>
  <w15:docId w15:val="{F8D032D4-D8E5-4266-8EA8-57FCDD6C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E5703"/>
    <w:rPr>
      <w:sz w:val="24"/>
      <w:szCs w:val="24"/>
    </w:rPr>
  </w:style>
  <w:style w:type="paragraph" w:styleId="1">
    <w:name w:val="heading 1"/>
    <w:basedOn w:val="a3"/>
    <w:next w:val="a3"/>
    <w:link w:val="10"/>
    <w:uiPriority w:val="99"/>
    <w:qFormat/>
    <w:rsid w:val="008E6AB2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0">
    <w:name w:val="heading 2"/>
    <w:basedOn w:val="a3"/>
    <w:next w:val="a3"/>
    <w:link w:val="21"/>
    <w:uiPriority w:val="99"/>
    <w:qFormat/>
    <w:rsid w:val="008E6AB2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3"/>
    <w:next w:val="a3"/>
    <w:link w:val="30"/>
    <w:uiPriority w:val="99"/>
    <w:qFormat/>
    <w:rsid w:val="008E6AB2"/>
    <w:pPr>
      <w:keepNext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8E6AB2"/>
    <w:pPr>
      <w:keepNext/>
      <w:jc w:val="both"/>
      <w:outlineLvl w:val="3"/>
    </w:pPr>
    <w:rPr>
      <w:b/>
      <w:bCs/>
    </w:rPr>
  </w:style>
  <w:style w:type="paragraph" w:styleId="6">
    <w:name w:val="heading 6"/>
    <w:basedOn w:val="a3"/>
    <w:next w:val="a3"/>
    <w:link w:val="60"/>
    <w:uiPriority w:val="99"/>
    <w:qFormat/>
    <w:rsid w:val="008E6AB2"/>
    <w:pPr>
      <w:keepNext/>
      <w:ind w:left="7200" w:firstLine="720"/>
      <w:outlineLvl w:val="5"/>
    </w:pPr>
    <w:rPr>
      <w:rFonts w:ascii="Arial" w:hAnsi="Arial" w:cs="Arial"/>
      <w:b/>
      <w:b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4285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2E4285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E4285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E4285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2E4285"/>
    <w:rPr>
      <w:rFonts w:ascii="Calibri" w:hAnsi="Calibri" w:cs="Calibri"/>
      <w:b/>
      <w:bCs/>
    </w:rPr>
  </w:style>
  <w:style w:type="paragraph" w:customStyle="1" w:styleId="BodyText1">
    <w:name w:val="Body Text1"/>
    <w:basedOn w:val="a3"/>
    <w:uiPriority w:val="99"/>
    <w:rsid w:val="008E6AB2"/>
    <w:pPr>
      <w:spacing w:line="360" w:lineRule="auto"/>
      <w:ind w:firstLine="567"/>
    </w:pPr>
  </w:style>
  <w:style w:type="paragraph" w:customStyle="1" w:styleId="Normal1">
    <w:name w:val="Normal1"/>
    <w:uiPriority w:val="99"/>
    <w:rsid w:val="008E6AB2"/>
  </w:style>
  <w:style w:type="paragraph" w:customStyle="1" w:styleId="BodyText21">
    <w:name w:val="Body Text 21"/>
    <w:basedOn w:val="a3"/>
    <w:uiPriority w:val="99"/>
    <w:rsid w:val="008E6AB2"/>
    <w:pPr>
      <w:widowControl w:val="0"/>
      <w:jc w:val="both"/>
    </w:pPr>
    <w:rPr>
      <w:rFonts w:ascii="Arial" w:hAnsi="Arial" w:cs="Arial"/>
    </w:rPr>
  </w:style>
  <w:style w:type="paragraph" w:styleId="a7">
    <w:name w:val="Body Text Indent"/>
    <w:basedOn w:val="a3"/>
    <w:link w:val="a8"/>
    <w:uiPriority w:val="99"/>
    <w:rsid w:val="008E6AB2"/>
    <w:pPr>
      <w:tabs>
        <w:tab w:val="num" w:pos="709"/>
      </w:tabs>
      <w:ind w:left="709" w:hanging="709"/>
      <w:jc w:val="both"/>
    </w:pPr>
    <w:rPr>
      <w:rFonts w:ascii="Arial" w:hAnsi="Arial" w:cs="Arial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2E4285"/>
    <w:rPr>
      <w:sz w:val="24"/>
      <w:szCs w:val="24"/>
    </w:rPr>
  </w:style>
  <w:style w:type="paragraph" w:customStyle="1" w:styleId="a9">
    <w:name w:val="Название"/>
    <w:basedOn w:val="a3"/>
    <w:link w:val="aa"/>
    <w:uiPriority w:val="99"/>
    <w:qFormat/>
    <w:rsid w:val="008E6AB2"/>
    <w:pPr>
      <w:jc w:val="center"/>
    </w:pPr>
    <w:rPr>
      <w:rFonts w:ascii="Arial" w:hAnsi="Arial" w:cs="Arial"/>
      <w:b/>
      <w:bCs/>
    </w:rPr>
  </w:style>
  <w:style w:type="character" w:customStyle="1" w:styleId="aa">
    <w:name w:val="Название Знак"/>
    <w:link w:val="a9"/>
    <w:uiPriority w:val="99"/>
    <w:locked/>
    <w:rsid w:val="00BB45DD"/>
    <w:rPr>
      <w:rFonts w:ascii="Arial" w:hAnsi="Arial" w:cs="Arial"/>
      <w:b/>
      <w:bCs/>
      <w:sz w:val="24"/>
      <w:szCs w:val="24"/>
    </w:rPr>
  </w:style>
  <w:style w:type="paragraph" w:styleId="22">
    <w:name w:val="Body Text Indent 2"/>
    <w:basedOn w:val="a3"/>
    <w:link w:val="23"/>
    <w:uiPriority w:val="99"/>
    <w:rsid w:val="008E6AB2"/>
    <w:pPr>
      <w:ind w:firstLine="425"/>
      <w:jc w:val="both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2E4285"/>
    <w:rPr>
      <w:sz w:val="24"/>
      <w:szCs w:val="24"/>
    </w:rPr>
  </w:style>
  <w:style w:type="paragraph" w:styleId="31">
    <w:name w:val="Body Text Indent 3"/>
    <w:basedOn w:val="a3"/>
    <w:link w:val="32"/>
    <w:uiPriority w:val="99"/>
    <w:rsid w:val="008E6AB2"/>
    <w:pPr>
      <w:tabs>
        <w:tab w:val="left" w:pos="567"/>
      </w:tabs>
      <w:ind w:left="567"/>
      <w:jc w:val="both"/>
    </w:pPr>
  </w:style>
  <w:style w:type="character" w:customStyle="1" w:styleId="32">
    <w:name w:val="Основной текст с отступом 3 Знак"/>
    <w:link w:val="31"/>
    <w:uiPriority w:val="99"/>
    <w:semiHidden/>
    <w:locked/>
    <w:rsid w:val="002E4285"/>
    <w:rPr>
      <w:sz w:val="16"/>
      <w:szCs w:val="16"/>
    </w:rPr>
  </w:style>
  <w:style w:type="paragraph" w:styleId="ab">
    <w:name w:val="footer"/>
    <w:basedOn w:val="a3"/>
    <w:link w:val="ac"/>
    <w:rsid w:val="008E6AB2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c">
    <w:name w:val="Нижний колонтитул Знак"/>
    <w:link w:val="ab"/>
    <w:locked/>
    <w:rsid w:val="00E54259"/>
    <w:rPr>
      <w:sz w:val="24"/>
      <w:szCs w:val="24"/>
    </w:rPr>
  </w:style>
  <w:style w:type="character" w:styleId="ad">
    <w:name w:val="page number"/>
    <w:basedOn w:val="a4"/>
    <w:rsid w:val="008E6AB2"/>
  </w:style>
  <w:style w:type="paragraph" w:styleId="ae">
    <w:name w:val="Balloon Text"/>
    <w:basedOn w:val="a3"/>
    <w:link w:val="af"/>
    <w:uiPriority w:val="99"/>
    <w:semiHidden/>
    <w:rsid w:val="008E6A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2E4285"/>
    <w:rPr>
      <w:sz w:val="2"/>
      <w:szCs w:val="2"/>
    </w:rPr>
  </w:style>
  <w:style w:type="paragraph" w:styleId="af0">
    <w:name w:val="Document Map"/>
    <w:basedOn w:val="a3"/>
    <w:link w:val="af1"/>
    <w:uiPriority w:val="99"/>
    <w:semiHidden/>
    <w:rsid w:val="008E6AB2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link w:val="af0"/>
    <w:uiPriority w:val="99"/>
    <w:semiHidden/>
    <w:locked/>
    <w:rsid w:val="002E4285"/>
    <w:rPr>
      <w:sz w:val="2"/>
      <w:szCs w:val="2"/>
    </w:rPr>
  </w:style>
  <w:style w:type="paragraph" w:customStyle="1" w:styleId="Nonformat">
    <w:name w:val="Nonformat"/>
    <w:basedOn w:val="a3"/>
    <w:uiPriority w:val="99"/>
    <w:rsid w:val="009D01C2"/>
    <w:rPr>
      <w:rFonts w:ascii="Consultant" w:hAnsi="Consultant" w:cs="Consultant"/>
      <w:sz w:val="20"/>
      <w:szCs w:val="20"/>
    </w:rPr>
  </w:style>
  <w:style w:type="paragraph" w:customStyle="1" w:styleId="11">
    <w:name w:val="Знак1 Знак Знак Знак Знак Знак"/>
    <w:basedOn w:val="a3"/>
    <w:uiPriority w:val="99"/>
    <w:rsid w:val="009D01C2"/>
    <w:pPr>
      <w:spacing w:after="160" w:line="240" w:lineRule="exact"/>
      <w:jc w:val="both"/>
    </w:pPr>
    <w:rPr>
      <w:lang w:val="en-US" w:eastAsia="en-US"/>
    </w:rPr>
  </w:style>
  <w:style w:type="paragraph" w:styleId="af2">
    <w:name w:val="Body Text"/>
    <w:basedOn w:val="a3"/>
    <w:link w:val="af3"/>
    <w:uiPriority w:val="99"/>
    <w:rsid w:val="009D01C2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2E4285"/>
    <w:rPr>
      <w:sz w:val="24"/>
      <w:szCs w:val="24"/>
    </w:rPr>
  </w:style>
  <w:style w:type="paragraph" w:styleId="24">
    <w:name w:val="Body Text 2"/>
    <w:basedOn w:val="a3"/>
    <w:link w:val="25"/>
    <w:uiPriority w:val="99"/>
    <w:rsid w:val="009D01C2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2E4285"/>
    <w:rPr>
      <w:sz w:val="24"/>
      <w:szCs w:val="24"/>
    </w:rPr>
  </w:style>
  <w:style w:type="table" w:styleId="af4">
    <w:name w:val="Table Grid"/>
    <w:basedOn w:val="a5"/>
    <w:uiPriority w:val="59"/>
    <w:rsid w:val="00CB4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0">
    <w:name w:val="Heading 0"/>
    <w:basedOn w:val="a3"/>
    <w:uiPriority w:val="99"/>
    <w:rsid w:val="007C115C"/>
    <w:pPr>
      <w:spacing w:before="360" w:after="240"/>
      <w:jc w:val="both"/>
    </w:pPr>
    <w:rPr>
      <w:b/>
      <w:bCs/>
      <w:caps/>
      <w:lang w:val="en-US"/>
    </w:rPr>
  </w:style>
  <w:style w:type="paragraph" w:customStyle="1" w:styleId="DefaultText">
    <w:name w:val="Default Text"/>
    <w:basedOn w:val="a3"/>
    <w:uiPriority w:val="99"/>
    <w:rsid w:val="000C684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af5">
    <w:name w:val="annotation reference"/>
    <w:uiPriority w:val="99"/>
    <w:semiHidden/>
    <w:rsid w:val="002E76D7"/>
    <w:rPr>
      <w:sz w:val="16"/>
      <w:szCs w:val="16"/>
    </w:rPr>
  </w:style>
  <w:style w:type="paragraph" w:styleId="af6">
    <w:name w:val="annotation text"/>
    <w:basedOn w:val="a3"/>
    <w:link w:val="af7"/>
    <w:uiPriority w:val="99"/>
    <w:semiHidden/>
    <w:rsid w:val="002E76D7"/>
    <w:rPr>
      <w:sz w:val="20"/>
      <w:szCs w:val="20"/>
    </w:rPr>
  </w:style>
  <w:style w:type="character" w:customStyle="1" w:styleId="af7">
    <w:name w:val="Текст примечания Знак"/>
    <w:basedOn w:val="a4"/>
    <w:link w:val="af6"/>
    <w:uiPriority w:val="99"/>
    <w:semiHidden/>
    <w:locked/>
    <w:rsid w:val="002E76D7"/>
  </w:style>
  <w:style w:type="paragraph" w:styleId="af8">
    <w:name w:val="annotation subject"/>
    <w:basedOn w:val="af6"/>
    <w:next w:val="af6"/>
    <w:link w:val="af9"/>
    <w:uiPriority w:val="99"/>
    <w:semiHidden/>
    <w:rsid w:val="002E76D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2E76D7"/>
    <w:rPr>
      <w:b/>
      <w:bCs/>
    </w:rPr>
  </w:style>
  <w:style w:type="paragraph" w:styleId="afa">
    <w:name w:val="Revision"/>
    <w:hidden/>
    <w:uiPriority w:val="99"/>
    <w:semiHidden/>
    <w:rsid w:val="00640576"/>
    <w:rPr>
      <w:sz w:val="24"/>
      <w:szCs w:val="24"/>
    </w:rPr>
  </w:style>
  <w:style w:type="paragraph" w:customStyle="1" w:styleId="a">
    <w:name w:val="Раздел Договора"/>
    <w:basedOn w:val="a3"/>
    <w:link w:val="afb"/>
    <w:uiPriority w:val="99"/>
    <w:rsid w:val="00865CED"/>
    <w:pPr>
      <w:numPr>
        <w:numId w:val="2"/>
      </w:numPr>
      <w:spacing w:before="240" w:after="240"/>
      <w:jc w:val="center"/>
      <w:outlineLvl w:val="0"/>
    </w:pPr>
    <w:rPr>
      <w:rFonts w:ascii="Cambria" w:hAnsi="Cambria" w:cs="Cambria"/>
      <w:b/>
      <w:bCs/>
    </w:rPr>
  </w:style>
  <w:style w:type="paragraph" w:customStyle="1" w:styleId="a0">
    <w:name w:val="Пункт договора"/>
    <w:basedOn w:val="a3"/>
    <w:link w:val="afc"/>
    <w:uiPriority w:val="99"/>
    <w:rsid w:val="003626D0"/>
    <w:pPr>
      <w:numPr>
        <w:ilvl w:val="1"/>
        <w:numId w:val="2"/>
      </w:numPr>
      <w:spacing w:before="120" w:after="120"/>
      <w:jc w:val="both"/>
    </w:pPr>
  </w:style>
  <w:style w:type="character" w:customStyle="1" w:styleId="afb">
    <w:name w:val="Раздел Договора Знак"/>
    <w:link w:val="a"/>
    <w:uiPriority w:val="99"/>
    <w:locked/>
    <w:rsid w:val="00865CED"/>
    <w:rPr>
      <w:rFonts w:ascii="Cambria" w:hAnsi="Cambria" w:cs="Cambria"/>
      <w:b/>
      <w:bCs/>
      <w:sz w:val="24"/>
      <w:szCs w:val="24"/>
    </w:rPr>
  </w:style>
  <w:style w:type="paragraph" w:customStyle="1" w:styleId="a1">
    <w:name w:val="Подпункт договора"/>
    <w:basedOn w:val="a3"/>
    <w:link w:val="afd"/>
    <w:uiPriority w:val="99"/>
    <w:rsid w:val="00835978"/>
    <w:pPr>
      <w:numPr>
        <w:ilvl w:val="2"/>
        <w:numId w:val="2"/>
      </w:numPr>
      <w:spacing w:before="120" w:after="120"/>
      <w:jc w:val="both"/>
    </w:pPr>
  </w:style>
  <w:style w:type="character" w:customStyle="1" w:styleId="afc">
    <w:name w:val="Пункт договора Знак"/>
    <w:link w:val="a0"/>
    <w:uiPriority w:val="99"/>
    <w:locked/>
    <w:rsid w:val="00FE0A0D"/>
    <w:rPr>
      <w:sz w:val="24"/>
      <w:szCs w:val="24"/>
    </w:rPr>
  </w:style>
  <w:style w:type="paragraph" w:customStyle="1" w:styleId="2">
    <w:name w:val="Подпункт договора2"/>
    <w:basedOn w:val="a3"/>
    <w:link w:val="26"/>
    <w:uiPriority w:val="99"/>
    <w:rsid w:val="00835978"/>
    <w:pPr>
      <w:numPr>
        <w:ilvl w:val="3"/>
        <w:numId w:val="2"/>
      </w:numPr>
      <w:jc w:val="both"/>
    </w:pPr>
    <w:rPr>
      <w:b/>
      <w:bCs/>
    </w:rPr>
  </w:style>
  <w:style w:type="character" w:customStyle="1" w:styleId="afd">
    <w:name w:val="Подпункт договора Знак"/>
    <w:link w:val="a1"/>
    <w:uiPriority w:val="99"/>
    <w:locked/>
    <w:rsid w:val="00835978"/>
    <w:rPr>
      <w:sz w:val="24"/>
      <w:szCs w:val="24"/>
    </w:rPr>
  </w:style>
  <w:style w:type="paragraph" w:customStyle="1" w:styleId="afe">
    <w:name w:val="Подпункт"/>
    <w:basedOn w:val="a3"/>
    <w:uiPriority w:val="99"/>
    <w:rsid w:val="00835978"/>
  </w:style>
  <w:style w:type="character" w:customStyle="1" w:styleId="26">
    <w:name w:val="Подпункт договора2 Знак"/>
    <w:link w:val="2"/>
    <w:uiPriority w:val="99"/>
    <w:locked/>
    <w:rsid w:val="00835978"/>
    <w:rPr>
      <w:b/>
      <w:bCs/>
      <w:sz w:val="24"/>
      <w:szCs w:val="24"/>
    </w:rPr>
  </w:style>
  <w:style w:type="paragraph" w:styleId="aff">
    <w:name w:val="header"/>
    <w:basedOn w:val="a3"/>
    <w:link w:val="aff0"/>
    <w:uiPriority w:val="99"/>
    <w:semiHidden/>
    <w:rsid w:val="00FE0A0D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uiPriority w:val="99"/>
    <w:semiHidden/>
    <w:locked/>
    <w:rsid w:val="00FE0A0D"/>
    <w:rPr>
      <w:sz w:val="24"/>
      <w:szCs w:val="24"/>
    </w:rPr>
  </w:style>
  <w:style w:type="paragraph" w:customStyle="1" w:styleId="aff1">
    <w:name w:val="Знак Знак Знак Знак"/>
    <w:basedOn w:val="a3"/>
    <w:uiPriority w:val="99"/>
    <w:rsid w:val="00B3034C"/>
    <w:pPr>
      <w:spacing w:after="160" w:line="240" w:lineRule="exact"/>
    </w:pPr>
    <w:rPr>
      <w:sz w:val="20"/>
      <w:szCs w:val="20"/>
      <w:lang w:eastAsia="zh-CN"/>
    </w:rPr>
  </w:style>
  <w:style w:type="paragraph" w:customStyle="1" w:styleId="aff2">
    <w:name w:val="Знак"/>
    <w:basedOn w:val="a3"/>
    <w:uiPriority w:val="99"/>
    <w:rsid w:val="00DD7664"/>
    <w:pPr>
      <w:spacing w:after="160" w:line="240" w:lineRule="exact"/>
      <w:jc w:val="both"/>
    </w:pPr>
    <w:rPr>
      <w:lang w:val="en-US" w:eastAsia="en-US"/>
    </w:rPr>
  </w:style>
  <w:style w:type="paragraph" w:customStyle="1" w:styleId="12">
    <w:name w:val="Знак1"/>
    <w:basedOn w:val="a3"/>
    <w:uiPriority w:val="99"/>
    <w:rsid w:val="0065799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2">
    <w:name w:val="Перечень"/>
    <w:basedOn w:val="a3"/>
    <w:rsid w:val="009C5393"/>
    <w:pPr>
      <w:numPr>
        <w:ilvl w:val="1"/>
        <w:numId w:val="5"/>
      </w:numPr>
      <w:spacing w:before="6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0D0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Normal">
    <w:name w:val="ConsPlusNormal"/>
    <w:uiPriority w:val="99"/>
    <w:rsid w:val="007135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3">
    <w:name w:val="Стандарт"/>
    <w:uiPriority w:val="99"/>
    <w:rsid w:val="007135E4"/>
    <w:pPr>
      <w:suppressAutoHyphens/>
      <w:autoSpaceDE w:val="0"/>
    </w:pPr>
    <w:rPr>
      <w:lang w:eastAsia="ar-SA"/>
    </w:rPr>
  </w:style>
  <w:style w:type="character" w:styleId="aff4">
    <w:name w:val="Placeholder Text"/>
    <w:uiPriority w:val="99"/>
    <w:semiHidden/>
    <w:rsid w:val="00DC1BCC"/>
    <w:rPr>
      <w:color w:val="808080"/>
    </w:rPr>
  </w:style>
  <w:style w:type="character" w:styleId="aff5">
    <w:name w:val="Hyperlink"/>
    <w:locked/>
    <w:rsid w:val="003E5BF1"/>
    <w:rPr>
      <w:color w:val="0000FF"/>
      <w:u w:val="single"/>
    </w:rPr>
  </w:style>
  <w:style w:type="paragraph" w:styleId="aff6">
    <w:name w:val="List Paragraph"/>
    <w:basedOn w:val="a3"/>
    <w:link w:val="aff7"/>
    <w:uiPriority w:val="34"/>
    <w:qFormat/>
    <w:rsid w:val="00C86E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7">
    <w:name w:val="Абзац списка Знак"/>
    <w:link w:val="aff6"/>
    <w:uiPriority w:val="34"/>
    <w:rsid w:val="00C86E6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c.ru/rus/support/its/it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Kalashnikova\AppData\Local\Temp\v8_6E71_7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84AF3-BFC0-4C64-8C61-D4DEFD95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v8_6E71_73</Template>
  <TotalTime>8</TotalTime>
  <Pages>9</Pages>
  <Words>4339</Words>
  <Characters>24738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консультационном обслуживании № К/27</vt:lpstr>
    </vt:vector>
  </TitlesOfParts>
  <Company>Инталев</Company>
  <LinksUpToDate>false</LinksUpToDate>
  <CharactersWithSpaces>29019</CharactersWithSpaces>
  <SharedDoc>false</SharedDoc>
  <HLinks>
    <vt:vector size="12" baseType="variant">
      <vt:variant>
        <vt:i4>7667739</vt:i4>
      </vt:variant>
      <vt:variant>
        <vt:i4>158</vt:i4>
      </vt:variant>
      <vt:variant>
        <vt:i4>0</vt:i4>
      </vt:variant>
      <vt:variant>
        <vt:i4>5</vt:i4>
      </vt:variant>
      <vt:variant>
        <vt:lpwstr>mailto:chel@1cbit.ru</vt:lpwstr>
      </vt:variant>
      <vt:variant>
        <vt:lpwstr/>
      </vt:variant>
      <vt:variant>
        <vt:i4>6094873</vt:i4>
      </vt:variant>
      <vt:variant>
        <vt:i4>56</vt:i4>
      </vt:variant>
      <vt:variant>
        <vt:i4>0</vt:i4>
      </vt:variant>
      <vt:variant>
        <vt:i4>5</vt:i4>
      </vt:variant>
      <vt:variant>
        <vt:lpwstr>http://www.1c.ru/rus/support/its/its.htm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консультационном обслуживании № К/27</dc:title>
  <dc:subject/>
  <dc:creator>Алина Калашникова</dc:creator>
  <cp:keywords/>
  <cp:lastModifiedBy>Александра Гришина</cp:lastModifiedBy>
  <cp:revision>5</cp:revision>
  <cp:lastPrinted>2018-12-19T12:25:00Z</cp:lastPrinted>
  <dcterms:created xsi:type="dcterms:W3CDTF">2019-08-14T07:35:00Z</dcterms:created>
  <dcterms:modified xsi:type="dcterms:W3CDTF">2019-08-14T11:12:00Z</dcterms:modified>
</cp:coreProperties>
</file>